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93EDE" w14:textId="77777777" w:rsidR="00AC7B70" w:rsidRPr="008642EC" w:rsidRDefault="00AC7B70" w:rsidP="00AC7B70">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B6DABE8" w14:textId="77777777" w:rsidR="00AC7B70" w:rsidRDefault="00AC7B70" w:rsidP="00AC7B70">
      <w:pPr>
        <w:pStyle w:val="BasicParagraph"/>
        <w:suppressAutoHyphens/>
        <w:spacing w:line="240" w:lineRule="auto"/>
        <w:rPr>
          <w:rFonts w:ascii="Times New Roman" w:hAnsi="Times New Roman" w:cs="Times New Roman"/>
          <w:b/>
          <w:bCs/>
          <w:color w:val="000000" w:themeColor="text1"/>
          <w:sz w:val="21"/>
          <w:szCs w:val="21"/>
        </w:rPr>
      </w:pPr>
    </w:p>
    <w:p w14:paraId="4968B447" w14:textId="77777777" w:rsidR="00AC7B70" w:rsidRPr="00582653" w:rsidRDefault="00AC7B70" w:rsidP="00AC7B7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0D8EF31" w14:textId="77777777" w:rsidR="00AC7B70" w:rsidRDefault="00AC7B70" w:rsidP="00AC7B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D5D1E1E" w14:textId="77777777" w:rsidR="00AC7B70" w:rsidRDefault="00AC7B70" w:rsidP="00AC7B7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8592D47" w14:textId="77777777" w:rsidR="00AC7B70" w:rsidRPr="00582653" w:rsidRDefault="00AC7B70" w:rsidP="00AC7B70">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62336" behindDoc="0" locked="0" layoutInCell="1" allowOverlap="1" wp14:anchorId="534E7F39" wp14:editId="057393B0">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402AE877" w14:textId="2D3AB2C6" w:rsidR="00AC7B70" w:rsidRDefault="00AC7B70" w:rsidP="00AC7B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BSBPEF501_Toolkit_2_Illustrative examples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924F7BE" w14:textId="77777777" w:rsidR="00AC7B70" w:rsidRDefault="00AC7B70" w:rsidP="00AC7B7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A411E0C" w14:textId="77777777" w:rsidR="00AC7B70" w:rsidRPr="00582653" w:rsidRDefault="00AC7B70" w:rsidP="00AC7B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F2A8D06" w14:textId="77777777" w:rsidR="00AC7B70" w:rsidRPr="00582653" w:rsidRDefault="00AC7B70" w:rsidP="00AC7B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70F0C7" w14:textId="77777777" w:rsidR="00AC7B70" w:rsidRPr="008642EC" w:rsidRDefault="00AC7B70" w:rsidP="00AC7B70">
      <w:pPr>
        <w:pStyle w:val="ListParagraph"/>
        <w:numPr>
          <w:ilvl w:val="0"/>
          <w:numId w:val="2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DD1D4B8" w14:textId="77777777" w:rsidR="00AC7B70" w:rsidRPr="008642EC" w:rsidRDefault="00AC7B70" w:rsidP="00AC7B70">
      <w:pPr>
        <w:pStyle w:val="ListParagraph"/>
        <w:numPr>
          <w:ilvl w:val="0"/>
          <w:numId w:val="2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5DA42D4" w14:textId="77777777" w:rsidR="00AC7B70" w:rsidRPr="00582653" w:rsidRDefault="00AC7B70" w:rsidP="00AC7B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1428A64" w14:textId="77777777" w:rsidR="00AC7B70" w:rsidRPr="008642EC" w:rsidRDefault="00AC7B70" w:rsidP="00AC7B70">
      <w:pPr>
        <w:pStyle w:val="ListParagraph"/>
        <w:numPr>
          <w:ilvl w:val="0"/>
          <w:numId w:val="2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0C41431" w14:textId="77777777" w:rsidR="00AC7B70" w:rsidRPr="008642EC" w:rsidRDefault="00AC7B70" w:rsidP="00AC7B70">
      <w:pPr>
        <w:pStyle w:val="ListParagraph"/>
        <w:numPr>
          <w:ilvl w:val="0"/>
          <w:numId w:val="2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D476AEE" w14:textId="77777777" w:rsidR="00AC7B70" w:rsidRPr="00582653" w:rsidRDefault="00AC7B70" w:rsidP="00AC7B70">
      <w:pPr>
        <w:pStyle w:val="BasicParagraph"/>
        <w:suppressAutoHyphens/>
        <w:spacing w:line="240" w:lineRule="auto"/>
        <w:rPr>
          <w:rFonts w:ascii="Times New Roman" w:hAnsi="Times New Roman" w:cs="Times New Roman"/>
          <w:color w:val="000000" w:themeColor="text1"/>
          <w:sz w:val="21"/>
          <w:szCs w:val="21"/>
        </w:rPr>
      </w:pPr>
    </w:p>
    <w:p w14:paraId="07DDD8BF" w14:textId="77777777" w:rsidR="00AC7B70" w:rsidRPr="00582653" w:rsidRDefault="00AC7B70" w:rsidP="00AC7B7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4D0D846" w14:textId="77777777" w:rsidR="00AC7B70" w:rsidRDefault="00AC7B70" w:rsidP="00AC7B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B05DACF" w14:textId="77777777" w:rsidR="00AC7B70" w:rsidRDefault="00AC7B70" w:rsidP="00AC7B70">
      <w:pPr>
        <w:pStyle w:val="BasicParagraph"/>
        <w:suppressAutoHyphens/>
        <w:spacing w:line="240" w:lineRule="auto"/>
        <w:ind w:left="720"/>
        <w:rPr>
          <w:rFonts w:ascii="Times New Roman" w:hAnsi="Times New Roman" w:cs="Times New Roman"/>
          <w:color w:val="000000" w:themeColor="text1"/>
          <w:sz w:val="21"/>
          <w:szCs w:val="21"/>
        </w:rPr>
      </w:pPr>
    </w:p>
    <w:p w14:paraId="6AA807D2" w14:textId="77777777" w:rsidR="00AC7B70" w:rsidRDefault="00AC7B70" w:rsidP="00AC7B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B40EE36" w14:textId="77777777" w:rsidR="00AC7B70" w:rsidRDefault="00AC7B70" w:rsidP="00AC7B70">
      <w:pPr>
        <w:pStyle w:val="BasicParagraph"/>
        <w:suppressAutoHyphens/>
        <w:spacing w:line="240" w:lineRule="auto"/>
        <w:ind w:left="1440"/>
        <w:rPr>
          <w:rFonts w:ascii="Times New Roman" w:hAnsi="Times New Roman" w:cs="Times New Roman"/>
          <w:color w:val="000000" w:themeColor="text1"/>
          <w:sz w:val="21"/>
          <w:szCs w:val="21"/>
        </w:rPr>
      </w:pPr>
    </w:p>
    <w:p w14:paraId="14FF6F2D" w14:textId="77777777" w:rsidR="00AC7B70" w:rsidRDefault="00AC7B70" w:rsidP="00AC7B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658D7DB" w14:textId="77777777" w:rsidR="00AC7B70" w:rsidRDefault="00AC7B70" w:rsidP="00AC7B70">
      <w:pPr>
        <w:pStyle w:val="BasicParagraph"/>
        <w:suppressAutoHyphens/>
        <w:spacing w:line="240" w:lineRule="auto"/>
        <w:ind w:left="1440"/>
        <w:rPr>
          <w:rFonts w:ascii="Times New Roman" w:hAnsi="Times New Roman" w:cs="Times New Roman"/>
          <w:color w:val="000000" w:themeColor="text1"/>
          <w:sz w:val="21"/>
          <w:szCs w:val="21"/>
        </w:rPr>
      </w:pPr>
    </w:p>
    <w:p w14:paraId="395DC37A" w14:textId="77777777" w:rsidR="00AC7B70" w:rsidRDefault="00AC7B70" w:rsidP="00AC7B7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4E02E052" w14:textId="77777777" w:rsidR="00AC7B70" w:rsidRDefault="00AC7B70">
      <w:pPr>
        <w:spacing w:before="0" w:after="160" w:line="259" w:lineRule="auto"/>
        <w:rPr>
          <w:rStyle w:val="normaltextrun"/>
          <w:rFonts w:eastAsiaTheme="majorEastAsia" w:cs="Calibri Light"/>
          <w:b/>
          <w:color w:val="0031A7" w:themeColor="text2"/>
          <w:sz w:val="28"/>
          <w:szCs w:val="26"/>
        </w:rPr>
      </w:pPr>
      <w:r>
        <w:rPr>
          <w:rStyle w:val="normaltextrun"/>
          <w:rFonts w:cs="Calibri Light"/>
        </w:rPr>
        <w:br w:type="page"/>
      </w:r>
    </w:p>
    <w:p w14:paraId="46737705" w14:textId="02929FA3" w:rsidR="00693C65" w:rsidRDefault="00693C65" w:rsidP="00693C65">
      <w:pPr>
        <w:pStyle w:val="Heading2"/>
        <w:rPr>
          <w:rStyle w:val="normaltextrun"/>
          <w:rFonts w:cs="Calibri Light"/>
        </w:rPr>
      </w:pPr>
      <w:r w:rsidRPr="007B49F4">
        <w:rPr>
          <w:noProof/>
        </w:rPr>
        <w:lastRenderedPageBreak/>
        <w:drawing>
          <wp:anchor distT="0" distB="0" distL="114300" distR="114300" simplePos="0" relativeHeight="251660288" behindDoc="0" locked="0" layoutInCell="1" allowOverlap="1" wp14:anchorId="451CD0BB" wp14:editId="5934F9AD">
            <wp:simplePos x="0" y="0"/>
            <wp:positionH relativeFrom="margin">
              <wp:posOffset>4399915</wp:posOffset>
            </wp:positionH>
            <wp:positionV relativeFrom="paragraph">
              <wp:posOffset>61595</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anchor distT="45720" distB="45720" distL="114300" distR="114300" simplePos="0" relativeHeight="251656192" behindDoc="0" locked="0" layoutInCell="1" allowOverlap="1" wp14:anchorId="2690696B" wp14:editId="3384A70B">
                <wp:simplePos x="0" y="0"/>
                <wp:positionH relativeFrom="margin">
                  <wp:align>left</wp:align>
                </wp:positionH>
                <wp:positionV relativeFrom="paragraph">
                  <wp:posOffset>30480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0A891F98" w:rsidR="00A45360" w:rsidRDefault="008550BB" w:rsidP="008550BB">
                            <w:pPr>
                              <w:pStyle w:val="Heading1"/>
                            </w:pPr>
                            <w:r>
                              <w:t>Illustrative example</w:t>
                            </w:r>
                            <w:r w:rsidR="00693C65">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0;margin-top:2.4pt;width:460.2pt;height:110.6pt;z-index:2516561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" fillcolor="#f3f9e6 [3214]" stroked="f">
                <v:textbox style="mso-fit-shape-to-text:t">
                  <w:txbxContent>
                    <w:p w14:paraId="7735EADE" w14:textId="0A891F98" w:rsidR="00A45360" w:rsidRDefault="008550BB" w:rsidP="008550BB">
                      <w:pPr>
                        <w:pStyle w:val="Heading1"/>
                      </w:pPr>
                      <w:r>
                        <w:t>Illustrative example</w:t>
                      </w:r>
                      <w:r w:rsidR="00693C65">
                        <w:t>s</w:t>
                      </w:r>
                    </w:p>
                  </w:txbxContent>
                </v:textbox>
                <w10:wrap type="square" anchorx="margin"/>
              </v:shape>
            </w:pict>
          </mc:Fallback>
        </mc:AlternateContent>
      </w:r>
      <w:r>
        <w:rPr>
          <w:rStyle w:val="normaltextrun"/>
          <w:rFonts w:cs="Calibri Light"/>
        </w:rPr>
        <w:t>Illustrative example</w:t>
      </w:r>
      <w:r w:rsidR="00627169">
        <w:rPr>
          <w:rStyle w:val="normaltextrun"/>
          <w:rFonts w:cs="Calibri Light"/>
        </w:rPr>
        <w:t xml:space="preserve"> –</w:t>
      </w:r>
      <w:r>
        <w:rPr>
          <w:rStyle w:val="normaltextrun"/>
          <w:rFonts w:cs="Calibri Light"/>
        </w:rPr>
        <w:t xml:space="preserve"> SWOT</w:t>
      </w:r>
    </w:p>
    <w:p w14:paraId="27028847" w14:textId="1C96A876" w:rsidR="00693C65" w:rsidRDefault="00693C65" w:rsidP="00693C65">
      <w:pPr>
        <w:rPr>
          <w:rStyle w:val="eop"/>
          <w:rFonts w:cs="Calibri Light"/>
        </w:rPr>
      </w:pPr>
      <w:r>
        <w:rPr>
          <w:rStyle w:val="normaltextrun"/>
          <w:rFonts w:cs="Calibri Light"/>
        </w:rPr>
        <w:t xml:space="preserve">MPower108 is a disability service provider registered under the NDIS (National Disability Insurance Scheme). The executive board, </w:t>
      </w:r>
      <w:r w:rsidR="009A3E64">
        <w:rPr>
          <w:rStyle w:val="normaltextrun"/>
          <w:rFonts w:cs="Calibri Light"/>
        </w:rPr>
        <w:t>Chief Executive Officer (</w:t>
      </w:r>
      <w:r>
        <w:rPr>
          <w:rStyle w:val="normaltextrun"/>
          <w:rFonts w:cs="Calibri Light"/>
        </w:rPr>
        <w:t>CEO</w:t>
      </w:r>
      <w:r w:rsidR="009A3E64">
        <w:rPr>
          <w:rStyle w:val="normaltextrun"/>
          <w:rFonts w:cs="Calibri Light"/>
        </w:rPr>
        <w:t>)</w:t>
      </w:r>
      <w:r>
        <w:rPr>
          <w:rStyle w:val="normaltextrun"/>
          <w:rFonts w:cs="Calibri Light"/>
        </w:rPr>
        <w:t xml:space="preserve"> and </w:t>
      </w:r>
      <w:r w:rsidR="009A3E64">
        <w:rPr>
          <w:rStyle w:val="normaltextrun"/>
          <w:rFonts w:cs="Calibri Light"/>
        </w:rPr>
        <w:t>Chief Operating Officer (</w:t>
      </w:r>
      <w:r>
        <w:rPr>
          <w:rStyle w:val="normaltextrun"/>
          <w:rFonts w:cs="Calibri Light"/>
        </w:rPr>
        <w:t>COO</w:t>
      </w:r>
      <w:r w:rsidR="009A3E64">
        <w:rPr>
          <w:rStyle w:val="normaltextrun"/>
          <w:rFonts w:cs="Calibri Light"/>
        </w:rPr>
        <w:t>)</w:t>
      </w:r>
      <w:r>
        <w:rPr>
          <w:rStyle w:val="normaltextrun"/>
          <w:rFonts w:cs="Calibri Light"/>
        </w:rPr>
        <w:t xml:space="preserve"> have come together to establish the upcoming strategy for the organisation</w:t>
      </w:r>
      <w:r w:rsidR="009A3E64">
        <w:rPr>
          <w:rStyle w:val="normaltextrun"/>
          <w:rFonts w:cs="Calibri Light"/>
        </w:rPr>
        <w:t>’</w:t>
      </w:r>
      <w:r>
        <w:rPr>
          <w:rStyle w:val="normaltextrun"/>
          <w:rFonts w:cs="Calibri Light"/>
        </w:rPr>
        <w:t>s next fiscal year. The strategic goals and objectives have been released within the organisation</w:t>
      </w:r>
      <w:r w:rsidR="009A3E64">
        <w:rPr>
          <w:rStyle w:val="normaltextrun"/>
          <w:rFonts w:cs="Calibri Light"/>
        </w:rPr>
        <w:t>,</w:t>
      </w:r>
      <w:r>
        <w:rPr>
          <w:rStyle w:val="normaltextrun"/>
          <w:rFonts w:cs="Calibri Light"/>
        </w:rPr>
        <w:t xml:space="preserve"> and Service Centre Managers and Frontline Leaders have prepared operational plans</w:t>
      </w:r>
      <w:r w:rsidR="009A3E64">
        <w:rPr>
          <w:rStyle w:val="normaltextrun"/>
          <w:rFonts w:cs="Calibri Light"/>
        </w:rPr>
        <w:t>.</w:t>
      </w:r>
      <w:r>
        <w:rPr>
          <w:rStyle w:val="eop"/>
          <w:rFonts w:cs="Calibri Light"/>
        </w:rPr>
        <w:t> </w:t>
      </w:r>
    </w:p>
    <w:p w14:paraId="2732D30D" w14:textId="77777777" w:rsidR="00693C65" w:rsidRDefault="00693C65" w:rsidP="00693C65">
      <w:pPr>
        <w:rPr>
          <w:rStyle w:val="eop"/>
          <w:rFonts w:cs="Calibri Light"/>
        </w:rPr>
      </w:pPr>
      <w:r>
        <w:rPr>
          <w:rStyle w:val="normaltextrun"/>
          <w:rFonts w:cs="Calibri Light"/>
        </w:rPr>
        <w:t xml:space="preserve">Review the </w:t>
      </w:r>
      <w:r>
        <w:rPr>
          <w:rStyle w:val="normaltextrun"/>
          <w:rFonts w:cs="Calibri Light"/>
          <w:i/>
          <w:iCs/>
        </w:rPr>
        <w:t>MPower108 Case study background</w:t>
      </w:r>
      <w:r>
        <w:rPr>
          <w:rStyle w:val="normaltextrun"/>
          <w:rFonts w:cs="Calibri Light"/>
        </w:rPr>
        <w:t xml:space="preserve"> document to ascertain the strategic goals and objectives for the organisation.</w:t>
      </w:r>
      <w:r>
        <w:rPr>
          <w:rStyle w:val="eop"/>
          <w:rFonts w:cs="Calibri Light"/>
        </w:rPr>
        <w:t> </w:t>
      </w:r>
    </w:p>
    <w:p w14:paraId="63D76998" w14:textId="5AC97415" w:rsidR="00693C65" w:rsidRDefault="00693C65" w:rsidP="00693C65">
      <w:pPr>
        <w:rPr>
          <w:rStyle w:val="normaltextrun"/>
          <w:rFonts w:cs="Calibri Light"/>
        </w:rPr>
      </w:pPr>
      <w:r>
        <w:rPr>
          <w:rStyle w:val="normaltextrun"/>
          <w:rFonts w:cs="Calibri Light"/>
        </w:rPr>
        <w:t xml:space="preserve">The Melbourne Centre Senior Manager, Carl White, and Frontline Leaders, Toni Roberts and </w:t>
      </w:r>
      <w:proofErr w:type="spellStart"/>
      <w:r>
        <w:rPr>
          <w:rStyle w:val="normaltextrun"/>
          <w:rFonts w:cs="Calibri Light"/>
        </w:rPr>
        <w:t>Remmi</w:t>
      </w:r>
      <w:proofErr w:type="spellEnd"/>
      <w:r>
        <w:rPr>
          <w:rStyle w:val="normaltextrun"/>
          <w:rFonts w:cs="Calibri Light"/>
        </w:rPr>
        <w:t xml:space="preserve"> Blue</w:t>
      </w:r>
      <w:r w:rsidR="009A3E64">
        <w:rPr>
          <w:rStyle w:val="normaltextrun"/>
          <w:rFonts w:cs="Calibri Light"/>
        </w:rPr>
        <w:t>,</w:t>
      </w:r>
      <w:r>
        <w:rPr>
          <w:rStyle w:val="normaltextrun"/>
          <w:rFonts w:cs="Calibri Light"/>
        </w:rPr>
        <w:t xml:space="preserve"> are especially interested in improving the provision of customer service in MPower108 Sydney as there have been several challenges in this department previously. Referrals are decreasing and complaints are increasing.</w:t>
      </w:r>
    </w:p>
    <w:p w14:paraId="59FADE2F" w14:textId="77777777" w:rsidR="00693C65" w:rsidRDefault="00693C65" w:rsidP="00693C65">
      <w:pPr>
        <w:rPr>
          <w:rStyle w:val="eop"/>
          <w:rFonts w:cs="Calibri Light"/>
        </w:rPr>
      </w:pPr>
      <w:r>
        <w:rPr>
          <w:rStyle w:val="eop"/>
          <w:rFonts w:cs="Calibri Light"/>
        </w:rPr>
        <w:t>One of the most experienced Workers, Amie Pho, will soon be moving to Queensland and the remaining workers in Remmi’s team have been at MPower108 for less than 12 months. A new disabilities service provider has also set up in the local area.</w:t>
      </w:r>
    </w:p>
    <w:p w14:paraId="082A957B" w14:textId="601D0C7D" w:rsidR="00693C65" w:rsidRDefault="00693C65" w:rsidP="00693C65">
      <w:pPr>
        <w:rPr>
          <w:rStyle w:val="eop"/>
          <w:rFonts w:cs="Calibri Light"/>
        </w:rPr>
      </w:pPr>
      <w:r>
        <w:rPr>
          <w:rStyle w:val="eop"/>
          <w:rFonts w:cs="Calibri Light"/>
        </w:rPr>
        <w:t>Carl and Remmi meet to do a SWOT on Remmi’s team so they can develop more effective strategies to meet the challenges ahead and to maximise the team’s work output. They discuss the internal and external factors affecting the team and produce the following SWOT</w:t>
      </w:r>
      <w:r w:rsidR="009A3E64">
        <w:rPr>
          <w:rStyle w:val="eop"/>
          <w:rFonts w:cs="Calibri Light"/>
        </w:rPr>
        <w:t xml:space="preserve">, as outlined in the table below. </w:t>
      </w:r>
    </w:p>
    <w:p w14:paraId="557507CD" w14:textId="33B6C84E" w:rsidR="009A3E64" w:rsidRDefault="009A3E64" w:rsidP="009A3E64">
      <w:pPr>
        <w:pStyle w:val="Heading3"/>
        <w:rPr>
          <w:rStyle w:val="eop"/>
          <w:rFonts w:cs="Calibri Light"/>
        </w:rPr>
      </w:pPr>
      <w:r>
        <w:rPr>
          <w:rStyle w:val="eop"/>
          <w:rFonts w:cs="Calibri Light"/>
        </w:rPr>
        <w:t>SWOT analysis</w:t>
      </w:r>
    </w:p>
    <w:p w14:paraId="465D8614" w14:textId="3C1C47B1" w:rsidR="009A3E64" w:rsidRDefault="009A3E64" w:rsidP="009A3E64">
      <w:pPr>
        <w:pStyle w:val="Caption"/>
      </w:pPr>
      <w:r>
        <w:t xml:space="preserve">Table </w:t>
      </w:r>
      <w:r w:rsidR="00AC7B70">
        <w:fldChar w:fldCharType="begin"/>
      </w:r>
      <w:r w:rsidR="00AC7B70">
        <w:instrText xml:space="preserve"> SEQ Table \* ARABIC </w:instrText>
      </w:r>
      <w:r w:rsidR="00AC7B70">
        <w:fldChar w:fldCharType="separate"/>
      </w:r>
      <w:r w:rsidR="006A6E62">
        <w:rPr>
          <w:noProof/>
        </w:rPr>
        <w:t>1</w:t>
      </w:r>
      <w:r w:rsidR="00AC7B70">
        <w:rPr>
          <w:noProof/>
        </w:rPr>
        <w:fldChar w:fldCharType="end"/>
      </w:r>
      <w:r>
        <w:t>: SWOT analysis</w:t>
      </w:r>
    </w:p>
    <w:tbl>
      <w:tblPr>
        <w:tblStyle w:val="PlainTable1"/>
        <w:tblW w:w="0" w:type="auto"/>
        <w:tblLook w:val="04A0" w:firstRow="1" w:lastRow="0" w:firstColumn="1" w:lastColumn="0" w:noHBand="0" w:noVBand="1"/>
      </w:tblPr>
      <w:tblGrid>
        <w:gridCol w:w="4508"/>
        <w:gridCol w:w="4508"/>
      </w:tblGrid>
      <w:tr w:rsidR="00693C65" w14:paraId="60214172" w14:textId="77777777" w:rsidTr="00987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shd w:val="clear" w:color="auto" w:fill="E6EAF6" w:themeFill="background1"/>
          </w:tcPr>
          <w:p w14:paraId="036EEEC4" w14:textId="77777777" w:rsidR="00693C65" w:rsidRPr="00C471F1" w:rsidRDefault="00693C65" w:rsidP="00C471F1">
            <w:pPr>
              <w:pStyle w:val="TableHeading"/>
              <w:rPr>
                <w:rStyle w:val="eop"/>
                <w:b/>
              </w:rPr>
            </w:pPr>
            <w:r w:rsidRPr="00C471F1">
              <w:rPr>
                <w:rStyle w:val="eop"/>
                <w:b/>
              </w:rPr>
              <w:t>Strengths</w:t>
            </w:r>
          </w:p>
        </w:tc>
        <w:tc>
          <w:tcPr>
            <w:tcW w:w="4508" w:type="dxa"/>
            <w:shd w:val="clear" w:color="auto" w:fill="E6EAF6" w:themeFill="background1"/>
          </w:tcPr>
          <w:p w14:paraId="51CA7CC4" w14:textId="77777777" w:rsidR="00693C65" w:rsidRPr="009A3E64" w:rsidRDefault="00693C65" w:rsidP="009A3E64">
            <w:pPr>
              <w:pStyle w:val="TableHeading"/>
              <w:cnfStyle w:val="100000000000" w:firstRow="1" w:lastRow="0" w:firstColumn="0" w:lastColumn="0" w:oddVBand="0" w:evenVBand="0" w:oddHBand="0" w:evenHBand="0" w:firstRowFirstColumn="0" w:firstRowLastColumn="0" w:lastRowFirstColumn="0" w:lastRowLastColumn="0"/>
              <w:rPr>
                <w:rStyle w:val="eop"/>
                <w:b/>
              </w:rPr>
            </w:pPr>
            <w:r w:rsidRPr="009A3E64">
              <w:rPr>
                <w:rStyle w:val="eop"/>
                <w:b/>
              </w:rPr>
              <w:t>Weaknesses</w:t>
            </w:r>
          </w:p>
        </w:tc>
      </w:tr>
      <w:tr w:rsidR="00693C65" w14:paraId="2060E7C9" w14:textId="77777777" w:rsidTr="00987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shd w:val="clear" w:color="auto" w:fill="auto"/>
          </w:tcPr>
          <w:p w14:paraId="76D88EDF" w14:textId="77777777" w:rsidR="00693C65" w:rsidRPr="00766D29" w:rsidRDefault="00693C65" w:rsidP="00987CAD">
            <w:pPr>
              <w:pStyle w:val="ListParagraph"/>
              <w:rPr>
                <w:rStyle w:val="eop"/>
                <w:b w:val="0"/>
              </w:rPr>
            </w:pPr>
            <w:r w:rsidRPr="00766D29">
              <w:rPr>
                <w:rStyle w:val="eop"/>
                <w:b w:val="0"/>
              </w:rPr>
              <w:t>Enthusiastic team</w:t>
            </w:r>
          </w:p>
          <w:p w14:paraId="6CEE06C2" w14:textId="77777777" w:rsidR="00693C65" w:rsidRPr="00C83FA7" w:rsidRDefault="00693C65" w:rsidP="00987CAD">
            <w:pPr>
              <w:pStyle w:val="ListParagraph"/>
              <w:rPr>
                <w:rStyle w:val="eop"/>
                <w:rFonts w:cs="Calibri Light"/>
                <w:b w:val="0"/>
              </w:rPr>
            </w:pPr>
            <w:r>
              <w:rPr>
                <w:rStyle w:val="eop"/>
                <w:rFonts w:cs="Calibri Light"/>
                <w:b w:val="0"/>
              </w:rPr>
              <w:t>Good team diversity</w:t>
            </w:r>
          </w:p>
          <w:p w14:paraId="02862329" w14:textId="77777777" w:rsidR="00693C65" w:rsidRPr="00867D7A" w:rsidRDefault="00693C65" w:rsidP="00987CAD">
            <w:pPr>
              <w:pStyle w:val="ListParagraph"/>
              <w:rPr>
                <w:rStyle w:val="eop"/>
                <w:rFonts w:cs="Calibri Light"/>
                <w:b w:val="0"/>
              </w:rPr>
            </w:pPr>
            <w:r>
              <w:rPr>
                <w:rStyle w:val="eop"/>
                <w:rFonts w:cs="Calibri Light"/>
                <w:b w:val="0"/>
              </w:rPr>
              <w:t>Strong customer service ethics</w:t>
            </w:r>
          </w:p>
          <w:p w14:paraId="6EFF97E9" w14:textId="77777777" w:rsidR="00693C65" w:rsidRPr="00170ED7" w:rsidRDefault="00693C65" w:rsidP="00987CAD">
            <w:pPr>
              <w:pStyle w:val="ListParagraph"/>
              <w:rPr>
                <w:rStyle w:val="eop"/>
                <w:rFonts w:cs="Calibri Light"/>
                <w:b w:val="0"/>
              </w:rPr>
            </w:pPr>
            <w:r w:rsidRPr="00766D29">
              <w:rPr>
                <w:rStyle w:val="eop"/>
                <w:rFonts w:cs="Calibri Light"/>
                <w:b w:val="0"/>
              </w:rPr>
              <w:t>Individuals</w:t>
            </w:r>
            <w:r>
              <w:rPr>
                <w:rStyle w:val="eop"/>
                <w:rFonts w:cs="Calibri Light"/>
                <w:b w:val="0"/>
              </w:rPr>
              <w:t>’</w:t>
            </w:r>
            <w:r w:rsidRPr="00766D29">
              <w:rPr>
                <w:rStyle w:val="eop"/>
                <w:rFonts w:cs="Calibri Light"/>
                <w:b w:val="0"/>
              </w:rPr>
              <w:t xml:space="preserve"> willing</w:t>
            </w:r>
            <w:r>
              <w:rPr>
                <w:rStyle w:val="eop"/>
                <w:rFonts w:cs="Calibri Light"/>
                <w:b w:val="0"/>
              </w:rPr>
              <w:t>ness</w:t>
            </w:r>
            <w:r w:rsidRPr="00766D29">
              <w:rPr>
                <w:rStyle w:val="eop"/>
                <w:rFonts w:cs="Calibri Light"/>
                <w:b w:val="0"/>
              </w:rPr>
              <w:t xml:space="preserve"> to learn</w:t>
            </w:r>
          </w:p>
          <w:p w14:paraId="5E73B271" w14:textId="77777777" w:rsidR="00693C65" w:rsidRPr="00170ED7" w:rsidRDefault="00693C65" w:rsidP="00987CAD">
            <w:pPr>
              <w:pStyle w:val="ListParagraph"/>
              <w:rPr>
                <w:rStyle w:val="eop"/>
                <w:rFonts w:cs="Calibri Light"/>
                <w:b w:val="0"/>
              </w:rPr>
            </w:pPr>
            <w:r w:rsidRPr="00170ED7">
              <w:rPr>
                <w:rStyle w:val="eop"/>
                <w:rFonts w:cs="Calibri Light"/>
                <w:b w:val="0"/>
              </w:rPr>
              <w:t>Highly experienced team leader</w:t>
            </w:r>
          </w:p>
        </w:tc>
        <w:tc>
          <w:tcPr>
            <w:tcW w:w="4508" w:type="dxa"/>
            <w:shd w:val="clear" w:color="auto" w:fill="auto"/>
          </w:tcPr>
          <w:p w14:paraId="17918014" w14:textId="77777777" w:rsidR="00693C65" w:rsidRDefault="00693C65" w:rsidP="00987CAD">
            <w:pPr>
              <w:pStyle w:val="ListParagraph"/>
              <w:cnfStyle w:val="000000100000" w:firstRow="0" w:lastRow="0" w:firstColumn="0" w:lastColumn="0" w:oddVBand="0" w:evenVBand="0" w:oddHBand="1" w:evenHBand="0" w:firstRowFirstColumn="0" w:firstRowLastColumn="0" w:lastRowFirstColumn="0" w:lastRowLastColumn="0"/>
              <w:rPr>
                <w:rStyle w:val="eop"/>
                <w:rFonts w:cs="Calibri Light"/>
              </w:rPr>
            </w:pPr>
            <w:r>
              <w:rPr>
                <w:rStyle w:val="eop"/>
                <w:rFonts w:cs="Calibri Light"/>
              </w:rPr>
              <w:t>Inexperienced team</w:t>
            </w:r>
          </w:p>
          <w:p w14:paraId="43EB4FBD" w14:textId="77777777" w:rsidR="00693C65" w:rsidRDefault="00693C65" w:rsidP="00987CAD">
            <w:pPr>
              <w:pStyle w:val="ListParagraph"/>
              <w:cnfStyle w:val="000000100000" w:firstRow="0" w:lastRow="0" w:firstColumn="0" w:lastColumn="0" w:oddVBand="0" w:evenVBand="0" w:oddHBand="1" w:evenHBand="0" w:firstRowFirstColumn="0" w:firstRowLastColumn="0" w:lastRowFirstColumn="0" w:lastRowLastColumn="0"/>
              <w:rPr>
                <w:rStyle w:val="eop"/>
                <w:rFonts w:cs="Calibri Light"/>
              </w:rPr>
            </w:pPr>
            <w:r>
              <w:rPr>
                <w:rStyle w:val="eop"/>
                <w:rFonts w:cs="Calibri Light"/>
              </w:rPr>
              <w:t xml:space="preserve">Lack of disability sector knowledge </w:t>
            </w:r>
          </w:p>
          <w:p w14:paraId="355EE2A6" w14:textId="77777777" w:rsidR="00693C65" w:rsidRDefault="00693C65" w:rsidP="00987CAD">
            <w:pPr>
              <w:pStyle w:val="ListParagraph"/>
              <w:cnfStyle w:val="000000100000" w:firstRow="0" w:lastRow="0" w:firstColumn="0" w:lastColumn="0" w:oddVBand="0" w:evenVBand="0" w:oddHBand="1" w:evenHBand="0" w:firstRowFirstColumn="0" w:firstRowLastColumn="0" w:lastRowFirstColumn="0" w:lastRowLastColumn="0"/>
              <w:rPr>
                <w:rStyle w:val="eop"/>
                <w:rFonts w:cs="Calibri Light"/>
              </w:rPr>
            </w:pPr>
            <w:r w:rsidRPr="072F0B8E">
              <w:rPr>
                <w:rStyle w:val="eop"/>
                <w:rFonts w:cs="Calibri Light"/>
              </w:rPr>
              <w:t>Team unable to deal with all customer needs</w:t>
            </w:r>
          </w:p>
          <w:p w14:paraId="1429BDBE" w14:textId="77777777" w:rsidR="00693C65" w:rsidRPr="00C83FA7" w:rsidRDefault="00693C65" w:rsidP="00987CAD">
            <w:pPr>
              <w:cnfStyle w:val="000000100000" w:firstRow="0" w:lastRow="0" w:firstColumn="0" w:lastColumn="0" w:oddVBand="0" w:evenVBand="0" w:oddHBand="1" w:evenHBand="0" w:firstRowFirstColumn="0" w:firstRowLastColumn="0" w:lastRowFirstColumn="0" w:lastRowLastColumn="0"/>
              <w:rPr>
                <w:rStyle w:val="eop"/>
                <w:rFonts w:cs="Calibri Light"/>
              </w:rPr>
            </w:pPr>
          </w:p>
        </w:tc>
      </w:tr>
      <w:tr w:rsidR="00693C65" w14:paraId="3C19D893" w14:textId="77777777" w:rsidTr="009A3E64">
        <w:trPr>
          <w:cantSplit/>
        </w:trPr>
        <w:tc>
          <w:tcPr>
            <w:cnfStyle w:val="001000000000" w:firstRow="0" w:lastRow="0" w:firstColumn="1" w:lastColumn="0" w:oddVBand="0" w:evenVBand="0" w:oddHBand="0" w:evenHBand="0" w:firstRowFirstColumn="0" w:firstRowLastColumn="0" w:lastRowFirstColumn="0" w:lastRowLastColumn="0"/>
            <w:tcW w:w="4508" w:type="dxa"/>
            <w:shd w:val="clear" w:color="auto" w:fill="E6EAF6" w:themeFill="background1"/>
          </w:tcPr>
          <w:p w14:paraId="40A8C19E" w14:textId="77777777" w:rsidR="00693C65" w:rsidRPr="00C471F1" w:rsidRDefault="00693C65" w:rsidP="00C471F1">
            <w:pPr>
              <w:pStyle w:val="TableHeading"/>
              <w:rPr>
                <w:rStyle w:val="eop"/>
                <w:b/>
              </w:rPr>
            </w:pPr>
            <w:r w:rsidRPr="00C471F1">
              <w:rPr>
                <w:rStyle w:val="eop"/>
                <w:b/>
              </w:rPr>
              <w:t>Opportunities</w:t>
            </w:r>
          </w:p>
        </w:tc>
        <w:tc>
          <w:tcPr>
            <w:tcW w:w="4508" w:type="dxa"/>
            <w:shd w:val="clear" w:color="auto" w:fill="E6EAF6" w:themeFill="background1"/>
          </w:tcPr>
          <w:p w14:paraId="25189BB3" w14:textId="77777777" w:rsidR="00693C65" w:rsidRPr="00C471F1" w:rsidRDefault="00693C65" w:rsidP="00C471F1">
            <w:pPr>
              <w:pStyle w:val="TableHeading"/>
              <w:cnfStyle w:val="000000000000" w:firstRow="0" w:lastRow="0" w:firstColumn="0" w:lastColumn="0" w:oddVBand="0" w:evenVBand="0" w:oddHBand="0" w:evenHBand="0" w:firstRowFirstColumn="0" w:firstRowLastColumn="0" w:lastRowFirstColumn="0" w:lastRowLastColumn="0"/>
              <w:rPr>
                <w:rStyle w:val="eop"/>
              </w:rPr>
            </w:pPr>
            <w:r w:rsidRPr="00C471F1">
              <w:rPr>
                <w:rStyle w:val="eop"/>
              </w:rPr>
              <w:t>Threats</w:t>
            </w:r>
          </w:p>
        </w:tc>
      </w:tr>
      <w:tr w:rsidR="00693C65" w14:paraId="462E7015" w14:textId="77777777" w:rsidTr="00987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shd w:val="clear" w:color="auto" w:fill="auto"/>
          </w:tcPr>
          <w:p w14:paraId="4696623C" w14:textId="77777777" w:rsidR="00693C65" w:rsidRPr="00867D7A" w:rsidRDefault="00693C65" w:rsidP="00987CAD">
            <w:pPr>
              <w:pStyle w:val="ListParagraph"/>
              <w:rPr>
                <w:rStyle w:val="eop"/>
                <w:rFonts w:cs="Calibri Light"/>
                <w:b w:val="0"/>
                <w:bCs w:val="0"/>
              </w:rPr>
            </w:pPr>
            <w:r w:rsidRPr="072F0B8E">
              <w:rPr>
                <w:rStyle w:val="eop"/>
                <w:rFonts w:cs="Calibri Light"/>
                <w:b w:val="0"/>
                <w:bCs w:val="0"/>
              </w:rPr>
              <w:t xml:space="preserve">Increase customer numbers </w:t>
            </w:r>
          </w:p>
          <w:p w14:paraId="124361AE" w14:textId="77777777" w:rsidR="00693C65" w:rsidRPr="00867D7A" w:rsidRDefault="00693C65" w:rsidP="00987CAD">
            <w:pPr>
              <w:pStyle w:val="ListParagraph"/>
              <w:rPr>
                <w:rStyle w:val="eop"/>
                <w:rFonts w:cs="Calibri Light"/>
                <w:b w:val="0"/>
                <w:bCs w:val="0"/>
              </w:rPr>
            </w:pPr>
            <w:r w:rsidRPr="072F0B8E">
              <w:rPr>
                <w:rStyle w:val="eop"/>
                <w:rFonts w:cs="Calibri Light"/>
                <w:b w:val="0"/>
                <w:bCs w:val="0"/>
              </w:rPr>
              <w:t>Service the customers better and reduce complaints</w:t>
            </w:r>
          </w:p>
          <w:p w14:paraId="3E07076F" w14:textId="77777777" w:rsidR="00693C65" w:rsidRDefault="00693C65" w:rsidP="00987CAD">
            <w:pPr>
              <w:pStyle w:val="ListParagraph"/>
              <w:rPr>
                <w:rStyle w:val="eop"/>
                <w:rFonts w:cs="Calibri Light"/>
              </w:rPr>
            </w:pPr>
            <w:r w:rsidRPr="00867D7A">
              <w:rPr>
                <w:rStyle w:val="eop"/>
                <w:rFonts w:cs="Calibri Light"/>
                <w:b w:val="0"/>
              </w:rPr>
              <w:t>Upskill the team</w:t>
            </w:r>
          </w:p>
        </w:tc>
        <w:tc>
          <w:tcPr>
            <w:tcW w:w="4508" w:type="dxa"/>
            <w:shd w:val="clear" w:color="auto" w:fill="auto"/>
          </w:tcPr>
          <w:p w14:paraId="2EB50225" w14:textId="77777777" w:rsidR="00693C65" w:rsidRDefault="00693C65" w:rsidP="00987CAD">
            <w:pPr>
              <w:pStyle w:val="ListParagraph"/>
              <w:cnfStyle w:val="000000100000" w:firstRow="0" w:lastRow="0" w:firstColumn="0" w:lastColumn="0" w:oddVBand="0" w:evenVBand="0" w:oddHBand="1" w:evenHBand="0" w:firstRowFirstColumn="0" w:firstRowLastColumn="0" w:lastRowFirstColumn="0" w:lastRowLastColumn="0"/>
              <w:rPr>
                <w:rStyle w:val="eop"/>
                <w:rFonts w:cs="Calibri Light"/>
              </w:rPr>
            </w:pPr>
            <w:r w:rsidRPr="072F0B8E">
              <w:rPr>
                <w:rStyle w:val="eop"/>
                <w:rFonts w:cs="Calibri Light"/>
              </w:rPr>
              <w:t>Referrals decrease = fewer customers</w:t>
            </w:r>
          </w:p>
          <w:p w14:paraId="71201098" w14:textId="77777777" w:rsidR="00693C65" w:rsidRDefault="00693C65" w:rsidP="00987CAD">
            <w:pPr>
              <w:pStyle w:val="ListParagraph"/>
              <w:cnfStyle w:val="000000100000" w:firstRow="0" w:lastRow="0" w:firstColumn="0" w:lastColumn="0" w:oddVBand="0" w:evenVBand="0" w:oddHBand="1" w:evenHBand="0" w:firstRowFirstColumn="0" w:firstRowLastColumn="0" w:lastRowFirstColumn="0" w:lastRowLastColumn="0"/>
              <w:rPr>
                <w:rStyle w:val="eop"/>
                <w:rFonts w:cs="Calibri Light"/>
              </w:rPr>
            </w:pPr>
            <w:r w:rsidRPr="072F0B8E">
              <w:rPr>
                <w:rStyle w:val="eop"/>
                <w:rFonts w:cs="Calibri Light"/>
              </w:rPr>
              <w:t>Damage to business and reputation if customer load continues to drop</w:t>
            </w:r>
          </w:p>
          <w:p w14:paraId="7629782C" w14:textId="77777777" w:rsidR="00693C65" w:rsidRDefault="00693C65" w:rsidP="00987CAD">
            <w:pPr>
              <w:pStyle w:val="ListParagraph"/>
              <w:cnfStyle w:val="000000100000" w:firstRow="0" w:lastRow="0" w:firstColumn="0" w:lastColumn="0" w:oddVBand="0" w:evenVBand="0" w:oddHBand="1" w:evenHBand="0" w:firstRowFirstColumn="0" w:firstRowLastColumn="0" w:lastRowFirstColumn="0" w:lastRowLastColumn="0"/>
              <w:rPr>
                <w:rStyle w:val="eop"/>
                <w:rFonts w:cs="Calibri Light"/>
              </w:rPr>
            </w:pPr>
            <w:r>
              <w:rPr>
                <w:rStyle w:val="eop"/>
                <w:rFonts w:cs="Calibri Light"/>
              </w:rPr>
              <w:t>Amie moving to QLD = increased pressure / possible workload on a team of limited experience</w:t>
            </w:r>
          </w:p>
          <w:p w14:paraId="2FF431FC" w14:textId="77777777" w:rsidR="00693C65" w:rsidRPr="00867D7A" w:rsidRDefault="00693C65" w:rsidP="00987CAD">
            <w:pPr>
              <w:pStyle w:val="ListParagraph"/>
              <w:cnfStyle w:val="000000100000" w:firstRow="0" w:lastRow="0" w:firstColumn="0" w:lastColumn="0" w:oddVBand="0" w:evenVBand="0" w:oddHBand="1" w:evenHBand="0" w:firstRowFirstColumn="0" w:firstRowLastColumn="0" w:lastRowFirstColumn="0" w:lastRowLastColumn="0"/>
              <w:rPr>
                <w:rStyle w:val="eop"/>
                <w:rFonts w:cs="Calibri Light"/>
              </w:rPr>
            </w:pPr>
            <w:r>
              <w:rPr>
                <w:rStyle w:val="eop"/>
                <w:rFonts w:cs="Calibri Light"/>
              </w:rPr>
              <w:lastRenderedPageBreak/>
              <w:t>New disabilities service provider in the area may take away further business</w:t>
            </w:r>
          </w:p>
        </w:tc>
      </w:tr>
    </w:tbl>
    <w:p w14:paraId="7E8E9FCE" w14:textId="23062DD3" w:rsidR="00693C65" w:rsidRDefault="00693C65" w:rsidP="00693C65">
      <w:pPr>
        <w:rPr>
          <w:rStyle w:val="eop"/>
          <w:rFonts w:cs="Calibri Light"/>
        </w:rPr>
      </w:pPr>
      <w:r>
        <w:rPr>
          <w:rStyle w:val="eop"/>
          <w:rFonts w:cs="Calibri Light"/>
        </w:rPr>
        <w:lastRenderedPageBreak/>
        <w:t xml:space="preserve">Carl tasks Remmi with developing strategies and actions to address the team’s SWOT factors and return with ideas on developing team goals and strategies. </w:t>
      </w:r>
    </w:p>
    <w:p w14:paraId="48D01FAA" w14:textId="7D2DACF9" w:rsidR="008F3D22" w:rsidRPr="00693C65" w:rsidRDefault="00693C65" w:rsidP="00693C65">
      <w:pPr>
        <w:pStyle w:val="Heading2"/>
      </w:pPr>
      <w:r>
        <w:t xml:space="preserve">Illustrative </w:t>
      </w:r>
      <w:r w:rsidR="00B15AFF">
        <w:t>example</w:t>
      </w:r>
      <w:r w:rsidR="00627169">
        <w:rPr>
          <w:rStyle w:val="normaltextrun"/>
          <w:rFonts w:cs="Calibri Light"/>
        </w:rPr>
        <w:t xml:space="preserve"> – </w:t>
      </w:r>
      <w:r>
        <w:t>Managing work goals</w:t>
      </w:r>
    </w:p>
    <w:p w14:paraId="389756F8" w14:textId="77777777" w:rsidR="00693C65" w:rsidRDefault="00693C65" w:rsidP="00693C65">
      <w:r>
        <w:t xml:space="preserve">MPower108 is a disability service provider registered under the NDIS (National Disability Insurance Scheme). Cindy Knew is the Frontline Leader of MPower108’s Nambour regional centre. The centre was established six months ago to service the growing needs of the Sunshine Coast community and ease the workload of the Brisbane centre. </w:t>
      </w:r>
    </w:p>
    <w:p w14:paraId="20F0398B" w14:textId="77777777" w:rsidR="00693C65" w:rsidRDefault="00693C65" w:rsidP="00693C65">
      <w:r>
        <w:t xml:space="preserve">Cindy’s team are fairly experienced MPower108 employees, having moved from the Melbourne and Brisbane centres, and the team is keen to see MPower108’s first regional centre succeed in providing quality client care. </w:t>
      </w:r>
    </w:p>
    <w:p w14:paraId="3ADC4DFB" w14:textId="77777777" w:rsidR="00693C65" w:rsidRDefault="00693C65" w:rsidP="00693C65">
      <w:r>
        <w:t>Cindy and her team have been so busy with day to day tasks there hasn’t been much opportunity to develop work goals and ensure team members are fully aware of their responsibilities and how their role fits into MPower108’s structure.</w:t>
      </w:r>
    </w:p>
    <w:p w14:paraId="30A870C6" w14:textId="77777777" w:rsidR="00693C65" w:rsidRDefault="00693C65" w:rsidP="00693C65">
      <w:pPr>
        <w:rPr>
          <w:i/>
        </w:rPr>
      </w:pPr>
      <w:r>
        <w:t xml:space="preserve">Cindy accesses MPower108’s strategic goals, outlined in </w:t>
      </w:r>
      <w:r>
        <w:rPr>
          <w:i/>
        </w:rPr>
        <w:t>MPower108 Case study background.</w:t>
      </w:r>
    </w:p>
    <w:p w14:paraId="48FB268F" w14:textId="77777777" w:rsidR="00693C65" w:rsidRDefault="00693C65" w:rsidP="00693C65">
      <w:pPr>
        <w:rPr>
          <w:i/>
        </w:rPr>
      </w:pPr>
      <w:r>
        <w:t xml:space="preserve">Review </w:t>
      </w:r>
      <w:r>
        <w:rPr>
          <w:i/>
        </w:rPr>
        <w:t>MPower108 Case study background</w:t>
      </w:r>
    </w:p>
    <w:p w14:paraId="6603127D" w14:textId="77777777" w:rsidR="00693C65" w:rsidRDefault="00693C65" w:rsidP="00693C65">
      <w:r>
        <w:t xml:space="preserve">Cindy then reviews </w:t>
      </w:r>
      <w:r w:rsidRPr="00EC6AC4">
        <w:rPr>
          <w:i/>
        </w:rPr>
        <w:t>MPower108 Position description – DSW</w:t>
      </w:r>
      <w:r>
        <w:t xml:space="preserve"> and </w:t>
      </w:r>
      <w:r w:rsidRPr="00EC6AC4">
        <w:rPr>
          <w:i/>
        </w:rPr>
        <w:t xml:space="preserve">MPower108 Position description – team leader supervisor </w:t>
      </w:r>
      <w:r w:rsidRPr="00EC6AC4">
        <w:t>documents</w:t>
      </w:r>
      <w:r>
        <w:t xml:space="preserve">. </w:t>
      </w:r>
    </w:p>
    <w:p w14:paraId="1EE93DBF" w14:textId="77777777" w:rsidR="00693C65" w:rsidRDefault="00693C65" w:rsidP="00693C65">
      <w:r>
        <w:t>Review these documents. How do roles and responsibilities outlined in the position descriptions support MPower108’s strategic goals?</w:t>
      </w:r>
    </w:p>
    <w:p w14:paraId="74F29749" w14:textId="77777777" w:rsidR="00693C65" w:rsidRDefault="00693C65" w:rsidP="00693C65">
      <w:r>
        <w:t xml:space="preserve">In the next team meeting, Cindy asks for input on the strategic goals the team can best contribute to.  She sets each team member homework to develop two S.M.A.R.T work goals, and methods to achieve these goals. </w:t>
      </w:r>
    </w:p>
    <w:p w14:paraId="19A2AFA0" w14:textId="3A2B49A0" w:rsidR="00693C65" w:rsidRDefault="006A6E62" w:rsidP="00693C65">
      <w:r>
        <w:t xml:space="preserve">SMART = </w:t>
      </w:r>
      <w:r w:rsidR="00693C65">
        <w:t>Specific, Measurable, Achievable, Realistic, Timebound</w:t>
      </w:r>
      <w:r>
        <w:t>.</w:t>
      </w:r>
    </w:p>
    <w:p w14:paraId="7087D565" w14:textId="4A02971C" w:rsidR="00236AC6" w:rsidRDefault="00236AC6" w:rsidP="00236AC6">
      <w:pPr>
        <w:pStyle w:val="Heading2"/>
      </w:pPr>
      <w:r>
        <w:t>Illustrative example</w:t>
      </w:r>
      <w:r w:rsidR="00627169">
        <w:rPr>
          <w:rStyle w:val="normaltextrun"/>
          <w:rFonts w:cs="Calibri Light"/>
        </w:rPr>
        <w:t xml:space="preserve"> – </w:t>
      </w:r>
      <w:r>
        <w:t>Planning for daily challenges</w:t>
      </w:r>
    </w:p>
    <w:p w14:paraId="210443E8" w14:textId="687F23A8" w:rsidR="00236AC6" w:rsidRPr="008A44D3" w:rsidRDefault="00236AC6" w:rsidP="00236AC6">
      <w:bookmarkStart w:id="2" w:name="_Hlk113441449"/>
      <w:r w:rsidRPr="008A44D3">
        <w:t>Remmi wants to ensure the team maintain a productive focus. She needs to plan the day to day activities and ensure work is divided fairly and in accordance with the strengths and abilities of team individuals. Remmi’s biggest challenges are ensuring changes in policies and procedures are communicated effectively to the team, particularly given Workers are not always in the centre at the same time. Remmi’s Team Leader, Peta, is spending significant time dealing with IT system issues of late and has had little time to update Workers on policy and procedural changes, despite it being an important part of the role. Remmi is concerned they are non-compliant as a result. Rostering and staffing has always been a challenge. Amie is moving to Queensland and wants to commence customer handovers but Peta hasn’t had time to address this with Remmi yet. </w:t>
      </w:r>
    </w:p>
    <w:p w14:paraId="3BADD62D" w14:textId="27CFF979" w:rsidR="00236AC6" w:rsidRDefault="00236AC6" w:rsidP="00236AC6">
      <w:r w:rsidRPr="008A44D3">
        <w:t xml:space="preserve">Remmi has some ideas for addressing the most urgent issues and compiles </w:t>
      </w:r>
      <w:r>
        <w:t>a work plan</w:t>
      </w:r>
      <w:r w:rsidRPr="008A44D3">
        <w:t xml:space="preserve"> that includes daily activities and the delegation of tasks. </w:t>
      </w:r>
    </w:p>
    <w:bookmarkEnd w:id="2"/>
    <w:p w14:paraId="056FBCCC" w14:textId="4B97B608" w:rsidR="006A6E62" w:rsidRDefault="006A6E62" w:rsidP="006A6E62">
      <w:pPr>
        <w:pStyle w:val="Heading3"/>
      </w:pPr>
      <w:r>
        <w:lastRenderedPageBreak/>
        <w:t xml:space="preserve">Work plan </w:t>
      </w:r>
    </w:p>
    <w:p w14:paraId="799BD3B4" w14:textId="30BD479A" w:rsidR="006A6E62" w:rsidRDefault="006A6E62" w:rsidP="006A6E62">
      <w:pPr>
        <w:pStyle w:val="Caption"/>
      </w:pPr>
      <w:r>
        <w:t xml:space="preserve">Table </w:t>
      </w:r>
      <w:r w:rsidR="00AC7B70">
        <w:fldChar w:fldCharType="begin"/>
      </w:r>
      <w:r w:rsidR="00AC7B70">
        <w:instrText xml:space="preserve"> SEQ Table \* ARABIC </w:instrText>
      </w:r>
      <w:r w:rsidR="00AC7B70">
        <w:fldChar w:fldCharType="separate"/>
      </w:r>
      <w:r>
        <w:rPr>
          <w:noProof/>
        </w:rPr>
        <w:t>2</w:t>
      </w:r>
      <w:r w:rsidR="00AC7B70">
        <w:rPr>
          <w:noProof/>
        </w:rPr>
        <w:fldChar w:fldCharType="end"/>
      </w:r>
      <w:r>
        <w:t>: Work plan</w:t>
      </w:r>
    </w:p>
    <w:tbl>
      <w:tblPr>
        <w:tblW w:w="9010"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1664"/>
        <w:gridCol w:w="3372"/>
        <w:gridCol w:w="885"/>
        <w:gridCol w:w="1485"/>
        <w:gridCol w:w="1604"/>
      </w:tblGrid>
      <w:tr w:rsidR="00236AC6" w:rsidRPr="008A44D3" w14:paraId="682C5A6A" w14:textId="77777777" w:rsidTr="006A6E62">
        <w:trPr>
          <w:tblHeader/>
        </w:trPr>
        <w:tc>
          <w:tcPr>
            <w:tcW w:w="1664" w:type="dxa"/>
            <w:shd w:val="clear" w:color="auto" w:fill="E6EAF6"/>
            <w:hideMark/>
          </w:tcPr>
          <w:p w14:paraId="1282D977" w14:textId="77777777" w:rsidR="00236AC6" w:rsidRPr="008A44D3" w:rsidRDefault="00236AC6" w:rsidP="00987CAD">
            <w:pPr>
              <w:pStyle w:val="TableHeading"/>
            </w:pPr>
            <w:r>
              <w:t>Task/action</w:t>
            </w:r>
          </w:p>
        </w:tc>
        <w:tc>
          <w:tcPr>
            <w:tcW w:w="3372" w:type="dxa"/>
            <w:shd w:val="clear" w:color="auto" w:fill="E6EAF6"/>
            <w:hideMark/>
          </w:tcPr>
          <w:p w14:paraId="40DD729D" w14:textId="77777777" w:rsidR="00236AC6" w:rsidRPr="008A44D3" w:rsidRDefault="00236AC6" w:rsidP="00987CAD">
            <w:pPr>
              <w:pStyle w:val="TableHeading"/>
            </w:pPr>
            <w:r w:rsidRPr="008A44D3">
              <w:t>Step by step plan </w:t>
            </w:r>
          </w:p>
        </w:tc>
        <w:tc>
          <w:tcPr>
            <w:tcW w:w="885" w:type="dxa"/>
            <w:shd w:val="clear" w:color="auto" w:fill="E6EAF6"/>
            <w:hideMark/>
          </w:tcPr>
          <w:p w14:paraId="0A82B659" w14:textId="77777777" w:rsidR="00236AC6" w:rsidRPr="008A44D3" w:rsidRDefault="00236AC6" w:rsidP="00987CAD">
            <w:pPr>
              <w:pStyle w:val="TableHeading"/>
            </w:pPr>
            <w:r w:rsidRPr="008A44D3">
              <w:t>Due date </w:t>
            </w:r>
          </w:p>
        </w:tc>
        <w:tc>
          <w:tcPr>
            <w:tcW w:w="1485" w:type="dxa"/>
            <w:shd w:val="clear" w:color="auto" w:fill="E6EAF6"/>
            <w:hideMark/>
          </w:tcPr>
          <w:p w14:paraId="539A287B" w14:textId="77777777" w:rsidR="00236AC6" w:rsidRPr="008A44D3" w:rsidRDefault="00236AC6" w:rsidP="00987CAD">
            <w:pPr>
              <w:pStyle w:val="TableHeading"/>
            </w:pPr>
            <w:r w:rsidRPr="008A44D3">
              <w:t>Responsibilities </w:t>
            </w:r>
          </w:p>
        </w:tc>
        <w:tc>
          <w:tcPr>
            <w:tcW w:w="1604" w:type="dxa"/>
            <w:shd w:val="clear" w:color="auto" w:fill="E6EAF6"/>
            <w:hideMark/>
          </w:tcPr>
          <w:p w14:paraId="5C0FE0B5" w14:textId="77777777" w:rsidR="00236AC6" w:rsidRPr="008A44D3" w:rsidRDefault="00236AC6" w:rsidP="00987CAD">
            <w:pPr>
              <w:pStyle w:val="TableHeading"/>
            </w:pPr>
            <w:r w:rsidRPr="008A44D3">
              <w:t>Completed date and signature </w:t>
            </w:r>
          </w:p>
        </w:tc>
      </w:tr>
      <w:tr w:rsidR="00236AC6" w:rsidRPr="008A44D3" w14:paraId="76322D4E" w14:textId="77777777" w:rsidTr="00987CAD">
        <w:tc>
          <w:tcPr>
            <w:tcW w:w="1664" w:type="dxa"/>
            <w:shd w:val="clear" w:color="auto" w:fill="auto"/>
            <w:hideMark/>
          </w:tcPr>
          <w:p w14:paraId="08958C79" w14:textId="77777777" w:rsidR="00236AC6" w:rsidRPr="008A44D3" w:rsidRDefault="00236AC6" w:rsidP="00987CAD">
            <w:pPr>
              <w:pStyle w:val="Tabletext0"/>
            </w:pPr>
            <w:r w:rsidRPr="008A44D3">
              <w:t>Policy and procedures communications </w:t>
            </w:r>
          </w:p>
        </w:tc>
        <w:tc>
          <w:tcPr>
            <w:tcW w:w="3372" w:type="dxa"/>
            <w:shd w:val="clear" w:color="auto" w:fill="auto"/>
            <w:hideMark/>
          </w:tcPr>
          <w:p w14:paraId="6C3AAA03" w14:textId="77777777" w:rsidR="00236AC6" w:rsidRPr="008A44D3" w:rsidRDefault="00236AC6" w:rsidP="00987CAD">
            <w:pPr>
              <w:pStyle w:val="TableListParagraph"/>
            </w:pPr>
            <w:r w:rsidRPr="008A44D3">
              <w:t>Interpreting new policies </w:t>
            </w:r>
          </w:p>
          <w:p w14:paraId="21992DCD" w14:textId="77777777" w:rsidR="00236AC6" w:rsidRPr="008A44D3" w:rsidRDefault="00236AC6" w:rsidP="00987CAD">
            <w:pPr>
              <w:pStyle w:val="TableListParagraph"/>
            </w:pPr>
            <w:r w:rsidRPr="008A44D3">
              <w:t>Weekly meeting to include policy updates  </w:t>
            </w:r>
          </w:p>
        </w:tc>
        <w:tc>
          <w:tcPr>
            <w:tcW w:w="885" w:type="dxa"/>
            <w:shd w:val="clear" w:color="auto" w:fill="auto"/>
            <w:hideMark/>
          </w:tcPr>
          <w:p w14:paraId="0C7EDCEE" w14:textId="77777777" w:rsidR="00236AC6" w:rsidRPr="008A44D3" w:rsidRDefault="00236AC6" w:rsidP="00987CAD">
            <w:pPr>
              <w:pStyle w:val="Tabletext0"/>
            </w:pPr>
            <w:r w:rsidRPr="008A44D3">
              <w:t>Weekly </w:t>
            </w:r>
          </w:p>
        </w:tc>
        <w:tc>
          <w:tcPr>
            <w:tcW w:w="1485" w:type="dxa"/>
            <w:shd w:val="clear" w:color="auto" w:fill="auto"/>
            <w:hideMark/>
          </w:tcPr>
          <w:p w14:paraId="79EE4690" w14:textId="77777777" w:rsidR="00236AC6" w:rsidRPr="008A44D3" w:rsidRDefault="00236AC6" w:rsidP="00987CAD">
            <w:pPr>
              <w:pStyle w:val="Tabletext0"/>
            </w:pPr>
            <w:r w:rsidRPr="008A44D3">
              <w:t>Remmi and Peta  </w:t>
            </w:r>
          </w:p>
        </w:tc>
        <w:tc>
          <w:tcPr>
            <w:tcW w:w="1604" w:type="dxa"/>
            <w:shd w:val="clear" w:color="auto" w:fill="auto"/>
            <w:hideMark/>
          </w:tcPr>
          <w:p w14:paraId="4515F3AE" w14:textId="77777777" w:rsidR="00236AC6" w:rsidRPr="008A44D3" w:rsidRDefault="00236AC6" w:rsidP="00987CAD">
            <w:pPr>
              <w:pStyle w:val="Tabletext0"/>
            </w:pPr>
            <w:r w:rsidRPr="008A44D3">
              <w:t> </w:t>
            </w:r>
          </w:p>
        </w:tc>
      </w:tr>
      <w:tr w:rsidR="00236AC6" w:rsidRPr="008A44D3" w14:paraId="7CDA6679" w14:textId="77777777" w:rsidTr="00987CAD">
        <w:tc>
          <w:tcPr>
            <w:tcW w:w="1664" w:type="dxa"/>
            <w:shd w:val="clear" w:color="auto" w:fill="auto"/>
            <w:hideMark/>
          </w:tcPr>
          <w:p w14:paraId="7E00F408" w14:textId="77777777" w:rsidR="00236AC6" w:rsidRPr="00C522FD" w:rsidRDefault="00236AC6" w:rsidP="00987CAD">
            <w:pPr>
              <w:pStyle w:val="Tabletext0"/>
            </w:pPr>
            <w:r w:rsidRPr="00C522FD">
              <w:t>Quality customer service </w:t>
            </w:r>
          </w:p>
        </w:tc>
        <w:tc>
          <w:tcPr>
            <w:tcW w:w="3372" w:type="dxa"/>
            <w:shd w:val="clear" w:color="auto" w:fill="auto"/>
            <w:hideMark/>
          </w:tcPr>
          <w:p w14:paraId="059EC9ED" w14:textId="77777777" w:rsidR="00236AC6" w:rsidRPr="008A44D3" w:rsidRDefault="00236AC6" w:rsidP="00987CAD">
            <w:pPr>
              <w:pStyle w:val="TableListParagraph"/>
            </w:pPr>
            <w:r w:rsidRPr="008A44D3">
              <w:t>Investigate cause of complaints and communicate with staff </w:t>
            </w:r>
          </w:p>
          <w:p w14:paraId="37B535AE" w14:textId="77777777" w:rsidR="00236AC6" w:rsidRPr="008A44D3" w:rsidRDefault="00236AC6" w:rsidP="00987CAD">
            <w:pPr>
              <w:pStyle w:val="TableListParagraph"/>
            </w:pPr>
            <w:r w:rsidRPr="008A44D3">
              <w:t>Attend training in customer service and managing challenging behaviours </w:t>
            </w:r>
          </w:p>
        </w:tc>
        <w:tc>
          <w:tcPr>
            <w:tcW w:w="885" w:type="dxa"/>
            <w:shd w:val="clear" w:color="auto" w:fill="auto"/>
            <w:hideMark/>
          </w:tcPr>
          <w:p w14:paraId="3DD930F9" w14:textId="77777777" w:rsidR="00236AC6" w:rsidRPr="008A44D3" w:rsidRDefault="00236AC6" w:rsidP="00987CAD">
            <w:pPr>
              <w:pStyle w:val="Tabletext0"/>
            </w:pPr>
            <w:r w:rsidRPr="008A44D3">
              <w:t>EOM </w:t>
            </w:r>
          </w:p>
          <w:p w14:paraId="5038955A" w14:textId="77777777" w:rsidR="00236AC6" w:rsidRPr="008A44D3" w:rsidRDefault="00236AC6" w:rsidP="00987CAD">
            <w:pPr>
              <w:pStyle w:val="Tabletext0"/>
            </w:pPr>
            <w:r w:rsidRPr="008A44D3">
              <w:t> </w:t>
            </w:r>
          </w:p>
          <w:p w14:paraId="25C66FD2" w14:textId="77777777" w:rsidR="00236AC6" w:rsidRPr="008A44D3" w:rsidRDefault="00236AC6" w:rsidP="00987CAD">
            <w:pPr>
              <w:pStyle w:val="Tabletext0"/>
            </w:pPr>
            <w:r w:rsidRPr="008A44D3">
              <w:t>EOM </w:t>
            </w:r>
          </w:p>
        </w:tc>
        <w:tc>
          <w:tcPr>
            <w:tcW w:w="1485" w:type="dxa"/>
            <w:shd w:val="clear" w:color="auto" w:fill="auto"/>
            <w:hideMark/>
          </w:tcPr>
          <w:p w14:paraId="48BC81C3" w14:textId="77777777" w:rsidR="00236AC6" w:rsidRPr="008A44D3" w:rsidRDefault="00236AC6" w:rsidP="00987CAD">
            <w:pPr>
              <w:pStyle w:val="Tabletext0"/>
            </w:pPr>
            <w:r w:rsidRPr="008A44D3">
              <w:t>Remmi </w:t>
            </w:r>
          </w:p>
          <w:p w14:paraId="02CAF1B5" w14:textId="77777777" w:rsidR="00236AC6" w:rsidRPr="008A44D3" w:rsidRDefault="00236AC6" w:rsidP="00987CAD">
            <w:pPr>
              <w:pStyle w:val="Tabletext0"/>
            </w:pPr>
            <w:r w:rsidRPr="008A44D3">
              <w:t> </w:t>
            </w:r>
          </w:p>
          <w:p w14:paraId="3EA75464" w14:textId="77777777" w:rsidR="00236AC6" w:rsidRPr="008A44D3" w:rsidRDefault="00236AC6" w:rsidP="00987CAD">
            <w:pPr>
              <w:pStyle w:val="Tabletext0"/>
            </w:pPr>
            <w:r w:rsidRPr="008A44D3">
              <w:t>All </w:t>
            </w:r>
          </w:p>
        </w:tc>
        <w:tc>
          <w:tcPr>
            <w:tcW w:w="1604" w:type="dxa"/>
            <w:shd w:val="clear" w:color="auto" w:fill="auto"/>
            <w:hideMark/>
          </w:tcPr>
          <w:p w14:paraId="345D5D8B" w14:textId="77777777" w:rsidR="00236AC6" w:rsidRPr="008A44D3" w:rsidRDefault="00236AC6" w:rsidP="00987CAD">
            <w:pPr>
              <w:pStyle w:val="Tabletext0"/>
            </w:pPr>
            <w:r w:rsidRPr="008A44D3">
              <w:t> </w:t>
            </w:r>
          </w:p>
        </w:tc>
      </w:tr>
      <w:tr w:rsidR="00236AC6" w:rsidRPr="008A44D3" w14:paraId="705976FD" w14:textId="77777777" w:rsidTr="00987CAD">
        <w:tc>
          <w:tcPr>
            <w:tcW w:w="1664" w:type="dxa"/>
            <w:shd w:val="clear" w:color="auto" w:fill="auto"/>
            <w:hideMark/>
          </w:tcPr>
          <w:p w14:paraId="619A2D03" w14:textId="77777777" w:rsidR="00236AC6" w:rsidRPr="00C522FD" w:rsidRDefault="00236AC6" w:rsidP="00987CAD">
            <w:pPr>
              <w:pStyle w:val="Tabletext0"/>
            </w:pPr>
            <w:r w:rsidRPr="00C522FD">
              <w:t>Rostering and timetabling </w:t>
            </w:r>
          </w:p>
        </w:tc>
        <w:tc>
          <w:tcPr>
            <w:tcW w:w="3372" w:type="dxa"/>
            <w:shd w:val="clear" w:color="auto" w:fill="auto"/>
            <w:hideMark/>
          </w:tcPr>
          <w:p w14:paraId="72BDAC12" w14:textId="77777777" w:rsidR="00236AC6" w:rsidRPr="008A44D3" w:rsidRDefault="00236AC6" w:rsidP="00987CAD">
            <w:pPr>
              <w:pStyle w:val="TableListParagraph"/>
            </w:pPr>
            <w:r w:rsidRPr="008A44D3">
              <w:t>Seek approval for additional staff member </w:t>
            </w:r>
          </w:p>
          <w:p w14:paraId="717F2286" w14:textId="77777777" w:rsidR="00236AC6" w:rsidRPr="008A44D3" w:rsidRDefault="00236AC6" w:rsidP="00987CAD">
            <w:pPr>
              <w:pStyle w:val="TableListParagraph"/>
            </w:pPr>
            <w:r w:rsidRPr="008A44D3">
              <w:t>Refresher training on rostering system </w:t>
            </w:r>
          </w:p>
          <w:p w14:paraId="355C75C7" w14:textId="77777777" w:rsidR="00236AC6" w:rsidRPr="008A44D3" w:rsidRDefault="00236AC6" w:rsidP="00987CAD">
            <w:pPr>
              <w:pStyle w:val="TableListParagraph"/>
            </w:pPr>
            <w:r w:rsidRPr="008A44D3">
              <w:t>Build relationships with staffing agencies to develop a talent pool of agency staff to support rostering system </w:t>
            </w:r>
          </w:p>
          <w:p w14:paraId="371F19F4" w14:textId="77777777" w:rsidR="00236AC6" w:rsidRPr="008A44D3" w:rsidRDefault="00236AC6" w:rsidP="00987CAD">
            <w:pPr>
              <w:pStyle w:val="TableListParagraph"/>
            </w:pPr>
            <w:r w:rsidRPr="008A44D3">
              <w:t>Reinforce expectations of DSWs in meeting timetabling needs </w:t>
            </w:r>
          </w:p>
        </w:tc>
        <w:tc>
          <w:tcPr>
            <w:tcW w:w="885" w:type="dxa"/>
            <w:shd w:val="clear" w:color="auto" w:fill="auto"/>
            <w:hideMark/>
          </w:tcPr>
          <w:p w14:paraId="3F336422" w14:textId="77777777" w:rsidR="00236AC6" w:rsidRPr="008A44D3" w:rsidRDefault="00236AC6" w:rsidP="00987CAD">
            <w:pPr>
              <w:pStyle w:val="Tabletext0"/>
            </w:pPr>
            <w:r w:rsidRPr="008A44D3">
              <w:t>End of week 2 </w:t>
            </w:r>
          </w:p>
        </w:tc>
        <w:tc>
          <w:tcPr>
            <w:tcW w:w="1485" w:type="dxa"/>
            <w:shd w:val="clear" w:color="auto" w:fill="auto"/>
            <w:hideMark/>
          </w:tcPr>
          <w:p w14:paraId="31953290" w14:textId="77777777" w:rsidR="00236AC6" w:rsidRPr="008A44D3" w:rsidRDefault="00236AC6" w:rsidP="00987CAD">
            <w:pPr>
              <w:pStyle w:val="Tabletext0"/>
            </w:pPr>
            <w:r w:rsidRPr="008A44D3">
              <w:t>Remmi </w:t>
            </w:r>
          </w:p>
        </w:tc>
        <w:tc>
          <w:tcPr>
            <w:tcW w:w="1604" w:type="dxa"/>
            <w:shd w:val="clear" w:color="auto" w:fill="auto"/>
            <w:hideMark/>
          </w:tcPr>
          <w:p w14:paraId="43C1795B" w14:textId="77777777" w:rsidR="00236AC6" w:rsidRPr="008A44D3" w:rsidRDefault="00236AC6" w:rsidP="00987CAD">
            <w:pPr>
              <w:pStyle w:val="Tabletext0"/>
            </w:pPr>
            <w:r w:rsidRPr="008A44D3">
              <w:t> </w:t>
            </w:r>
          </w:p>
        </w:tc>
      </w:tr>
      <w:tr w:rsidR="00236AC6" w:rsidRPr="008A44D3" w14:paraId="06182CE6" w14:textId="77777777" w:rsidTr="00987CAD">
        <w:tc>
          <w:tcPr>
            <w:tcW w:w="1664" w:type="dxa"/>
            <w:shd w:val="clear" w:color="auto" w:fill="auto"/>
            <w:hideMark/>
          </w:tcPr>
          <w:p w14:paraId="3336CD6F" w14:textId="77777777" w:rsidR="00236AC6" w:rsidRPr="00C522FD" w:rsidRDefault="00236AC6" w:rsidP="00987CAD">
            <w:pPr>
              <w:pStyle w:val="Tabletext0"/>
            </w:pPr>
            <w:r w:rsidRPr="00C522FD">
              <w:t>Provide quality support to customers </w:t>
            </w:r>
          </w:p>
        </w:tc>
        <w:tc>
          <w:tcPr>
            <w:tcW w:w="3372" w:type="dxa"/>
            <w:shd w:val="clear" w:color="auto" w:fill="auto"/>
            <w:hideMark/>
          </w:tcPr>
          <w:p w14:paraId="5873E92C" w14:textId="77777777" w:rsidR="00236AC6" w:rsidRPr="008A44D3" w:rsidRDefault="00236AC6" w:rsidP="00987CAD">
            <w:pPr>
              <w:pStyle w:val="TableListParagraph"/>
            </w:pPr>
            <w:r w:rsidRPr="008A44D3">
              <w:t>Follow individual support plans </w:t>
            </w:r>
          </w:p>
          <w:p w14:paraId="71C5329E" w14:textId="77777777" w:rsidR="00236AC6" w:rsidRPr="008A44D3" w:rsidRDefault="00236AC6" w:rsidP="00987CAD">
            <w:pPr>
              <w:pStyle w:val="TableListParagraph"/>
            </w:pPr>
            <w:r w:rsidRPr="008A44D3">
              <w:t>Report issues </w:t>
            </w:r>
          </w:p>
          <w:p w14:paraId="3533DE58" w14:textId="77777777" w:rsidR="00236AC6" w:rsidRPr="008A44D3" w:rsidRDefault="00236AC6" w:rsidP="00987CAD">
            <w:pPr>
              <w:pStyle w:val="TableListParagraph"/>
            </w:pPr>
            <w:r w:rsidRPr="008A44D3">
              <w:t>Update files </w:t>
            </w:r>
          </w:p>
          <w:p w14:paraId="21E5B50E" w14:textId="77777777" w:rsidR="00236AC6" w:rsidRPr="008A44D3" w:rsidRDefault="00236AC6" w:rsidP="00987CAD">
            <w:pPr>
              <w:pStyle w:val="TableListParagraph"/>
            </w:pPr>
            <w:r w:rsidRPr="008A44D3">
              <w:t>General tidying of service centre </w:t>
            </w:r>
          </w:p>
        </w:tc>
        <w:tc>
          <w:tcPr>
            <w:tcW w:w="885" w:type="dxa"/>
            <w:shd w:val="clear" w:color="auto" w:fill="auto"/>
            <w:hideMark/>
          </w:tcPr>
          <w:p w14:paraId="045FA0D2" w14:textId="77777777" w:rsidR="00236AC6" w:rsidRPr="008A44D3" w:rsidRDefault="00236AC6" w:rsidP="00987CAD">
            <w:pPr>
              <w:pStyle w:val="Tabletext0"/>
            </w:pPr>
            <w:r w:rsidRPr="008A44D3">
              <w:t>Ongoing </w:t>
            </w:r>
          </w:p>
        </w:tc>
        <w:tc>
          <w:tcPr>
            <w:tcW w:w="1485" w:type="dxa"/>
            <w:shd w:val="clear" w:color="auto" w:fill="auto"/>
            <w:hideMark/>
          </w:tcPr>
          <w:p w14:paraId="63A95DBF" w14:textId="77777777" w:rsidR="00236AC6" w:rsidRPr="008A44D3" w:rsidRDefault="00236AC6" w:rsidP="00987CAD">
            <w:pPr>
              <w:pStyle w:val="TableListParagraph"/>
            </w:pPr>
            <w:r w:rsidRPr="008A44D3">
              <w:t>DSWs </w:t>
            </w:r>
          </w:p>
          <w:p w14:paraId="737E50D5" w14:textId="77777777" w:rsidR="00236AC6" w:rsidRPr="008A44D3" w:rsidRDefault="00236AC6" w:rsidP="00987CAD">
            <w:pPr>
              <w:pStyle w:val="TableListParagraph"/>
            </w:pPr>
            <w:r w:rsidRPr="008A44D3">
              <w:t>DSWs </w:t>
            </w:r>
          </w:p>
          <w:p w14:paraId="4FF00386" w14:textId="77777777" w:rsidR="00236AC6" w:rsidRPr="008A44D3" w:rsidRDefault="00236AC6" w:rsidP="00987CAD">
            <w:pPr>
              <w:pStyle w:val="TableListParagraph"/>
            </w:pPr>
            <w:r w:rsidRPr="008A44D3">
              <w:t>Peta </w:t>
            </w:r>
          </w:p>
          <w:p w14:paraId="45C4072B" w14:textId="77777777" w:rsidR="00236AC6" w:rsidRPr="008A44D3" w:rsidRDefault="00236AC6" w:rsidP="00987CAD">
            <w:pPr>
              <w:pStyle w:val="TableListParagraph"/>
            </w:pPr>
            <w:r w:rsidRPr="008A44D3">
              <w:t>Scheduled staff </w:t>
            </w:r>
          </w:p>
        </w:tc>
        <w:tc>
          <w:tcPr>
            <w:tcW w:w="1604" w:type="dxa"/>
            <w:shd w:val="clear" w:color="auto" w:fill="auto"/>
            <w:hideMark/>
          </w:tcPr>
          <w:p w14:paraId="0C53CE26" w14:textId="77777777" w:rsidR="00236AC6" w:rsidRPr="008A44D3" w:rsidRDefault="00236AC6" w:rsidP="00987CAD">
            <w:pPr>
              <w:pStyle w:val="Tabletext0"/>
            </w:pPr>
            <w:r w:rsidRPr="008A44D3">
              <w:t> </w:t>
            </w:r>
          </w:p>
        </w:tc>
      </w:tr>
    </w:tbl>
    <w:p w14:paraId="6CCA78CC" w14:textId="24E96284" w:rsidR="00CD1413" w:rsidRPr="000208B4" w:rsidRDefault="00CD1413" w:rsidP="00CD1413">
      <w:pPr>
        <w:pStyle w:val="Heading2"/>
      </w:pPr>
      <w:r w:rsidRPr="000208B4">
        <w:t>Illustrative example</w:t>
      </w:r>
      <w:r w:rsidR="00627169">
        <w:rPr>
          <w:rStyle w:val="normaltextrun"/>
          <w:rFonts w:cs="Calibri Light"/>
        </w:rPr>
        <w:t xml:space="preserve"> – </w:t>
      </w:r>
      <w:r w:rsidRPr="000208B4">
        <w:t xml:space="preserve">MPower108 </w:t>
      </w:r>
      <w:r>
        <w:t>a</w:t>
      </w:r>
      <w:r w:rsidRPr="000208B4">
        <w:t xml:space="preserve">ction plans </w:t>
      </w:r>
    </w:p>
    <w:p w14:paraId="2E890EF7" w14:textId="3084F041" w:rsidR="00CD1413" w:rsidRDefault="00CD1413" w:rsidP="00C471F1">
      <w:bookmarkStart w:id="3" w:name="_Hlk99953621"/>
      <w:r>
        <w:t xml:space="preserve">The Sydney Centre Manager, Tammy White, and Frontline Leader Rodney Cyan completed an outline of an operational plan for Customer service provision. They obtained approval from Ahmed Best, the COO after he had run it all past the senior executive team. Tammy thought it would be great if Ryan could then start the action plan using the objective “We will provide accessible and affordable services that are responsive to the needs of the community.” Ryan documented the action plan with the </w:t>
      </w:r>
      <w:r w:rsidR="006A6E62">
        <w:t xml:space="preserve">information provided below. </w:t>
      </w:r>
    </w:p>
    <w:p w14:paraId="7701B864" w14:textId="01D0D2C6" w:rsidR="006A6E62" w:rsidRPr="000208B4" w:rsidRDefault="006A6E62" w:rsidP="006A6E62">
      <w:pPr>
        <w:pStyle w:val="Heading3"/>
      </w:pPr>
      <w:r>
        <w:t xml:space="preserve">MPower108 Operational action plan </w:t>
      </w:r>
    </w:p>
    <w:bookmarkEnd w:id="3"/>
    <w:p w14:paraId="4E59C59F" w14:textId="657CBC98" w:rsidR="006A6E62" w:rsidRDefault="006A6E62" w:rsidP="006A6E62">
      <w:pPr>
        <w:pStyle w:val="Caption"/>
      </w:pPr>
      <w:r>
        <w:t xml:space="preserve">Table </w:t>
      </w:r>
      <w:r w:rsidR="00AC7B70">
        <w:fldChar w:fldCharType="begin"/>
      </w:r>
      <w:r w:rsidR="00AC7B70">
        <w:instrText xml:space="preserve"> SEQ Table \* ARABIC </w:instrText>
      </w:r>
      <w:r w:rsidR="00AC7B70">
        <w:fldChar w:fldCharType="separate"/>
      </w:r>
      <w:r>
        <w:rPr>
          <w:noProof/>
        </w:rPr>
        <w:t>3</w:t>
      </w:r>
      <w:r w:rsidR="00AC7B70">
        <w:rPr>
          <w:noProof/>
        </w:rPr>
        <w:fldChar w:fldCharType="end"/>
      </w:r>
      <w:r>
        <w:t>: MPower108 Operational action plan</w:t>
      </w:r>
    </w:p>
    <w:tbl>
      <w:tblPr>
        <w:tblW w:w="9010"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1320"/>
        <w:gridCol w:w="134"/>
        <w:gridCol w:w="2875"/>
        <w:gridCol w:w="1079"/>
        <w:gridCol w:w="1852"/>
        <w:gridCol w:w="1750"/>
      </w:tblGrid>
      <w:tr w:rsidR="00CD1413" w:rsidRPr="000208B4" w14:paraId="0A37B254" w14:textId="77777777" w:rsidTr="006A6E62">
        <w:trPr>
          <w:tblHeader/>
        </w:trPr>
        <w:tc>
          <w:tcPr>
            <w:tcW w:w="1454" w:type="dxa"/>
            <w:gridSpan w:val="2"/>
            <w:shd w:val="clear" w:color="auto" w:fill="E6EAF6" w:themeFill="background1"/>
            <w:vAlign w:val="center"/>
            <w:hideMark/>
          </w:tcPr>
          <w:p w14:paraId="795FB77E" w14:textId="77777777" w:rsidR="00CD1413" w:rsidRPr="000208B4" w:rsidRDefault="00CD1413" w:rsidP="00567AF2">
            <w:pPr>
              <w:pStyle w:val="TableHeading"/>
              <w:rPr>
                <w:rFonts w:ascii="Segoe UI" w:hAnsi="Segoe UI" w:cs="Segoe UI"/>
                <w:lang w:eastAsia="en-AU"/>
              </w:rPr>
            </w:pPr>
            <w:r w:rsidRPr="2D521393">
              <w:rPr>
                <w:lang w:eastAsia="en-AU"/>
              </w:rPr>
              <w:t>Action</w:t>
            </w:r>
          </w:p>
        </w:tc>
        <w:tc>
          <w:tcPr>
            <w:tcW w:w="2875" w:type="dxa"/>
            <w:shd w:val="clear" w:color="auto" w:fill="E6EAF6" w:themeFill="background1"/>
            <w:vAlign w:val="center"/>
            <w:hideMark/>
          </w:tcPr>
          <w:p w14:paraId="680F4958" w14:textId="77777777" w:rsidR="00CD1413" w:rsidRPr="000208B4" w:rsidRDefault="00CD1413" w:rsidP="00567AF2">
            <w:pPr>
              <w:pStyle w:val="TableHeading"/>
              <w:rPr>
                <w:rFonts w:ascii="Segoe UI" w:hAnsi="Segoe UI" w:cs="Segoe UI"/>
                <w:lang w:eastAsia="en-AU"/>
              </w:rPr>
            </w:pPr>
            <w:r w:rsidRPr="2D521393">
              <w:rPr>
                <w:lang w:eastAsia="en-AU"/>
              </w:rPr>
              <w:t>Step by Step Plan</w:t>
            </w:r>
          </w:p>
        </w:tc>
        <w:tc>
          <w:tcPr>
            <w:tcW w:w="1079" w:type="dxa"/>
            <w:shd w:val="clear" w:color="auto" w:fill="E6EAF6" w:themeFill="background1"/>
            <w:hideMark/>
          </w:tcPr>
          <w:p w14:paraId="2D7D9674" w14:textId="77777777" w:rsidR="00CD1413" w:rsidRPr="000208B4" w:rsidRDefault="00CD1413" w:rsidP="00567AF2">
            <w:pPr>
              <w:pStyle w:val="TableHeading"/>
              <w:rPr>
                <w:rFonts w:ascii="Segoe UI" w:hAnsi="Segoe UI" w:cs="Segoe UI"/>
                <w:lang w:eastAsia="en-AU"/>
              </w:rPr>
            </w:pPr>
            <w:r w:rsidRPr="2D521393">
              <w:rPr>
                <w:lang w:eastAsia="en-AU"/>
              </w:rPr>
              <w:t>Due Date</w:t>
            </w:r>
          </w:p>
        </w:tc>
        <w:tc>
          <w:tcPr>
            <w:tcW w:w="1852" w:type="dxa"/>
            <w:shd w:val="clear" w:color="auto" w:fill="E6EAF6" w:themeFill="background1"/>
            <w:vAlign w:val="center"/>
            <w:hideMark/>
          </w:tcPr>
          <w:p w14:paraId="46019FAE" w14:textId="77777777" w:rsidR="00CD1413" w:rsidRPr="000208B4" w:rsidRDefault="00CD1413" w:rsidP="00567AF2">
            <w:pPr>
              <w:pStyle w:val="TableHeading"/>
              <w:rPr>
                <w:rFonts w:ascii="Segoe UI" w:hAnsi="Segoe UI" w:cs="Segoe UI"/>
                <w:lang w:eastAsia="en-AU"/>
              </w:rPr>
            </w:pPr>
            <w:r w:rsidRPr="2D521393">
              <w:rPr>
                <w:lang w:eastAsia="en-AU"/>
              </w:rPr>
              <w:t>Responsibilities</w:t>
            </w:r>
          </w:p>
        </w:tc>
        <w:tc>
          <w:tcPr>
            <w:tcW w:w="1750" w:type="dxa"/>
            <w:shd w:val="clear" w:color="auto" w:fill="E6EAF6" w:themeFill="background1"/>
            <w:vAlign w:val="center"/>
            <w:hideMark/>
          </w:tcPr>
          <w:p w14:paraId="4757B140" w14:textId="77777777" w:rsidR="00CD1413" w:rsidRPr="000208B4" w:rsidRDefault="00CD1413" w:rsidP="00567AF2">
            <w:pPr>
              <w:pStyle w:val="TableHeading"/>
              <w:rPr>
                <w:rFonts w:ascii="Segoe UI" w:hAnsi="Segoe UI" w:cs="Segoe UI"/>
                <w:sz w:val="18"/>
                <w:szCs w:val="18"/>
                <w:lang w:eastAsia="en-AU"/>
              </w:rPr>
            </w:pPr>
            <w:r w:rsidRPr="2D521393">
              <w:rPr>
                <w:sz w:val="18"/>
                <w:szCs w:val="18"/>
                <w:lang w:eastAsia="en-AU"/>
              </w:rPr>
              <w:t>Completed date and signature</w:t>
            </w:r>
          </w:p>
        </w:tc>
      </w:tr>
      <w:tr w:rsidR="00CD1413" w:rsidRPr="000208B4" w14:paraId="21A46745" w14:textId="77777777" w:rsidTr="00987CAD">
        <w:tc>
          <w:tcPr>
            <w:tcW w:w="1454" w:type="dxa"/>
            <w:gridSpan w:val="2"/>
            <w:vMerge w:val="restart"/>
            <w:shd w:val="clear" w:color="auto" w:fill="auto"/>
            <w:hideMark/>
          </w:tcPr>
          <w:p w14:paraId="15C0FE56"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xml:space="preserve">Develop clear and consistent ways to hear the voice of our customers across the </w:t>
            </w:r>
            <w:r w:rsidRPr="2D521393">
              <w:rPr>
                <w:rFonts w:eastAsia="Calibri Light" w:cs="Calibri Light"/>
                <w:color w:val="000000" w:themeColor="text1"/>
                <w:sz w:val="18"/>
                <w:szCs w:val="18"/>
                <w:lang w:eastAsia="en-AU"/>
              </w:rPr>
              <w:lastRenderedPageBreak/>
              <w:t>organisation and at a governance level</w:t>
            </w:r>
          </w:p>
        </w:tc>
        <w:tc>
          <w:tcPr>
            <w:tcW w:w="2875" w:type="dxa"/>
            <w:shd w:val="clear" w:color="auto" w:fill="auto"/>
            <w:hideMark/>
          </w:tcPr>
          <w:p w14:paraId="27E9D71A" w14:textId="77777777" w:rsidR="00CD1413" w:rsidRPr="000208B4" w:rsidRDefault="00CD1413" w:rsidP="00CD1413">
            <w:pPr>
              <w:numPr>
                <w:ilvl w:val="0"/>
                <w:numId w:val="20"/>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lastRenderedPageBreak/>
              <w:t xml:space="preserve">Create approved position advertisement for a customer liaison officer. </w:t>
            </w:r>
          </w:p>
          <w:p w14:paraId="50EDBA37" w14:textId="77777777" w:rsidR="00CD1413" w:rsidRPr="000208B4" w:rsidRDefault="00CD1413" w:rsidP="00CD1413">
            <w:pPr>
              <w:numPr>
                <w:ilvl w:val="0"/>
                <w:numId w:val="20"/>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Place advertisement on Job websites and send internal email alerting staff to a new role. </w:t>
            </w:r>
          </w:p>
        </w:tc>
        <w:tc>
          <w:tcPr>
            <w:tcW w:w="1079" w:type="dxa"/>
            <w:shd w:val="clear" w:color="auto" w:fill="auto"/>
            <w:hideMark/>
          </w:tcPr>
          <w:p w14:paraId="4B0DAB8B"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June 30-July 14th </w:t>
            </w:r>
          </w:p>
        </w:tc>
        <w:tc>
          <w:tcPr>
            <w:tcW w:w="1852" w:type="dxa"/>
            <w:shd w:val="clear" w:color="auto" w:fill="auto"/>
            <w:hideMark/>
          </w:tcPr>
          <w:p w14:paraId="667ACBFC"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Sydney Centre Manager Tammy White</w:t>
            </w:r>
          </w:p>
          <w:p w14:paraId="0FF0703F"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160ED15E"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xml:space="preserve">HR manager Tracey Gold for approval. </w:t>
            </w:r>
          </w:p>
        </w:tc>
        <w:tc>
          <w:tcPr>
            <w:tcW w:w="1750" w:type="dxa"/>
            <w:shd w:val="clear" w:color="auto" w:fill="auto"/>
            <w:hideMark/>
          </w:tcPr>
          <w:p w14:paraId="5182CAA1" w14:textId="77777777" w:rsidR="00CD1413" w:rsidRPr="000208B4" w:rsidRDefault="00CD1413" w:rsidP="00987CAD">
            <w:pPr>
              <w:spacing w:before="0" w:after="0" w:line="240" w:lineRule="auto"/>
              <w:textAlignment w:val="baseline"/>
              <w:rPr>
                <w:rFonts w:ascii="Segoe UI" w:eastAsia="Times New Roman" w:hAnsi="Segoe UI" w:cs="Segoe UI"/>
                <w:sz w:val="18"/>
                <w:szCs w:val="18"/>
                <w:lang w:eastAsia="en-AU"/>
              </w:rPr>
            </w:pPr>
            <w:r w:rsidRPr="000208B4">
              <w:rPr>
                <w:rFonts w:eastAsia="Times New Roman" w:cs="Calibri Light"/>
                <w:lang w:eastAsia="en-AU"/>
              </w:rPr>
              <w:t> </w:t>
            </w:r>
          </w:p>
        </w:tc>
      </w:tr>
      <w:tr w:rsidR="00CD1413" w:rsidRPr="000208B4" w14:paraId="06205E68" w14:textId="77777777" w:rsidTr="00987CAD">
        <w:tc>
          <w:tcPr>
            <w:tcW w:w="0" w:type="auto"/>
            <w:gridSpan w:val="2"/>
            <w:vMerge/>
            <w:vAlign w:val="center"/>
            <w:hideMark/>
          </w:tcPr>
          <w:p w14:paraId="3B1A814E" w14:textId="77777777" w:rsidR="00CD1413" w:rsidRPr="000208B4" w:rsidRDefault="00CD1413" w:rsidP="00987CAD">
            <w:pPr>
              <w:spacing w:before="0" w:after="0" w:line="240" w:lineRule="auto"/>
              <w:rPr>
                <w:rFonts w:ascii="Segoe UI" w:eastAsia="Times New Roman" w:hAnsi="Segoe UI" w:cs="Segoe UI"/>
                <w:sz w:val="18"/>
                <w:szCs w:val="18"/>
                <w:lang w:eastAsia="en-AU"/>
              </w:rPr>
            </w:pPr>
          </w:p>
        </w:tc>
        <w:tc>
          <w:tcPr>
            <w:tcW w:w="2875" w:type="dxa"/>
            <w:shd w:val="clear" w:color="auto" w:fill="auto"/>
            <w:hideMark/>
          </w:tcPr>
          <w:p w14:paraId="02DF72DE" w14:textId="77777777" w:rsidR="00CD1413" w:rsidRPr="000208B4" w:rsidRDefault="00CD1413" w:rsidP="00CD1413">
            <w:pPr>
              <w:numPr>
                <w:ilvl w:val="0"/>
                <w:numId w:val="20"/>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Investigate software options for customer feedback/reporting and performance metrics.</w:t>
            </w:r>
          </w:p>
          <w:p w14:paraId="514666D8" w14:textId="77777777" w:rsidR="00CD1413" w:rsidRPr="000208B4" w:rsidRDefault="00CD1413" w:rsidP="00CD1413">
            <w:pPr>
              <w:numPr>
                <w:ilvl w:val="0"/>
                <w:numId w:val="20"/>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Analyse different options including Industry and IT Stakeholder consultation for input into best options.</w:t>
            </w:r>
          </w:p>
          <w:p w14:paraId="14E44F28" w14:textId="77777777" w:rsidR="00CD1413" w:rsidRPr="000208B4" w:rsidRDefault="00CD1413" w:rsidP="00987CAD">
            <w:pPr>
              <w:spacing w:before="0" w:after="0" w:line="240" w:lineRule="auto"/>
              <w:ind w:left="360"/>
              <w:contextualSpacing/>
              <w:textAlignment w:val="baseline"/>
              <w:rPr>
                <w:rFonts w:eastAsia="Calibri Light" w:cs="Calibri Light"/>
                <w:color w:val="000000" w:themeColor="text1"/>
                <w:sz w:val="18"/>
                <w:szCs w:val="18"/>
                <w:lang w:eastAsia="en-AU"/>
              </w:rPr>
            </w:pPr>
          </w:p>
        </w:tc>
        <w:tc>
          <w:tcPr>
            <w:tcW w:w="1079" w:type="dxa"/>
            <w:shd w:val="clear" w:color="auto" w:fill="auto"/>
            <w:hideMark/>
          </w:tcPr>
          <w:p w14:paraId="15BD5E1E"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June 30-July 14</w:t>
            </w:r>
            <w:r w:rsidRPr="2D521393">
              <w:rPr>
                <w:rFonts w:eastAsia="Calibri Light" w:cs="Calibri Light"/>
                <w:color w:val="000000" w:themeColor="text1"/>
                <w:sz w:val="18"/>
                <w:szCs w:val="18"/>
                <w:vertAlign w:val="superscript"/>
                <w:lang w:eastAsia="en-AU"/>
              </w:rPr>
              <w:t>th</w:t>
            </w:r>
          </w:p>
          <w:p w14:paraId="1CD05B4D"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w:t>
            </w:r>
          </w:p>
        </w:tc>
        <w:tc>
          <w:tcPr>
            <w:tcW w:w="1852" w:type="dxa"/>
            <w:shd w:val="clear" w:color="auto" w:fill="auto"/>
            <w:hideMark/>
          </w:tcPr>
          <w:p w14:paraId="004B4782"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Sydney Centre Manager Tammy White</w:t>
            </w:r>
          </w:p>
          <w:p w14:paraId="6302F1FC"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030A2D63"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IT manager Head office.</w:t>
            </w:r>
          </w:p>
        </w:tc>
        <w:tc>
          <w:tcPr>
            <w:tcW w:w="1750" w:type="dxa"/>
            <w:shd w:val="clear" w:color="auto" w:fill="auto"/>
            <w:hideMark/>
          </w:tcPr>
          <w:p w14:paraId="387BF2DA" w14:textId="77777777" w:rsidR="00CD1413" w:rsidRPr="000208B4" w:rsidRDefault="00CD1413" w:rsidP="00987CAD">
            <w:pPr>
              <w:spacing w:before="0" w:after="0" w:line="240" w:lineRule="auto"/>
              <w:textAlignment w:val="baseline"/>
              <w:rPr>
                <w:rFonts w:ascii="Segoe UI" w:eastAsia="Times New Roman" w:hAnsi="Segoe UI" w:cs="Segoe UI"/>
                <w:sz w:val="18"/>
                <w:szCs w:val="18"/>
                <w:lang w:eastAsia="en-AU"/>
              </w:rPr>
            </w:pPr>
            <w:r w:rsidRPr="000208B4">
              <w:rPr>
                <w:rFonts w:eastAsia="Times New Roman" w:cs="Calibri Light"/>
                <w:lang w:eastAsia="en-AU"/>
              </w:rPr>
              <w:t> </w:t>
            </w:r>
          </w:p>
        </w:tc>
      </w:tr>
      <w:tr w:rsidR="00CD1413" w:rsidRPr="000208B4" w14:paraId="411F20E1" w14:textId="77777777" w:rsidTr="00987CAD">
        <w:tc>
          <w:tcPr>
            <w:tcW w:w="0" w:type="auto"/>
            <w:gridSpan w:val="2"/>
            <w:vMerge/>
            <w:vAlign w:val="center"/>
            <w:hideMark/>
          </w:tcPr>
          <w:p w14:paraId="22D271A8" w14:textId="77777777" w:rsidR="00CD1413" w:rsidRPr="000208B4" w:rsidRDefault="00CD1413" w:rsidP="00987CAD">
            <w:pPr>
              <w:spacing w:before="0" w:after="0" w:line="240" w:lineRule="auto"/>
              <w:rPr>
                <w:rFonts w:ascii="Segoe UI" w:eastAsia="Times New Roman" w:hAnsi="Segoe UI" w:cs="Segoe UI"/>
                <w:sz w:val="18"/>
                <w:szCs w:val="18"/>
                <w:lang w:eastAsia="en-AU"/>
              </w:rPr>
            </w:pPr>
          </w:p>
        </w:tc>
        <w:tc>
          <w:tcPr>
            <w:tcW w:w="2875" w:type="dxa"/>
            <w:shd w:val="clear" w:color="auto" w:fill="auto"/>
            <w:hideMark/>
          </w:tcPr>
          <w:p w14:paraId="7E5F0482" w14:textId="77777777" w:rsidR="00CD1413" w:rsidRPr="000208B4" w:rsidRDefault="00CD1413" w:rsidP="00CD1413">
            <w:pPr>
              <w:numPr>
                <w:ilvl w:val="0"/>
                <w:numId w:val="20"/>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xml:space="preserve"> Conduct recruitment interviews, reference checks for new customer service liaison officer. </w:t>
            </w:r>
          </w:p>
        </w:tc>
        <w:tc>
          <w:tcPr>
            <w:tcW w:w="1079" w:type="dxa"/>
            <w:shd w:val="clear" w:color="auto" w:fill="auto"/>
            <w:hideMark/>
          </w:tcPr>
          <w:p w14:paraId="1E3CDE33"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July 20-August 20</w:t>
            </w:r>
            <w:r w:rsidRPr="2D521393">
              <w:rPr>
                <w:rFonts w:eastAsia="Calibri Light" w:cs="Calibri Light"/>
                <w:color w:val="000000" w:themeColor="text1"/>
                <w:sz w:val="18"/>
                <w:szCs w:val="18"/>
                <w:vertAlign w:val="superscript"/>
                <w:lang w:eastAsia="en-AU"/>
              </w:rPr>
              <w:t>th</w:t>
            </w:r>
            <w:r w:rsidRPr="2D521393">
              <w:rPr>
                <w:rFonts w:eastAsia="Calibri Light" w:cs="Calibri Light"/>
                <w:color w:val="000000" w:themeColor="text1"/>
                <w:sz w:val="18"/>
                <w:szCs w:val="18"/>
                <w:lang w:eastAsia="en-AU"/>
              </w:rPr>
              <w:t xml:space="preserve">  </w:t>
            </w:r>
          </w:p>
        </w:tc>
        <w:tc>
          <w:tcPr>
            <w:tcW w:w="1852" w:type="dxa"/>
            <w:shd w:val="clear" w:color="auto" w:fill="auto"/>
            <w:hideMark/>
          </w:tcPr>
          <w:p w14:paraId="2024FE74"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Sydney Centre Manager Tammy White</w:t>
            </w:r>
          </w:p>
          <w:p w14:paraId="46427D42"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7FCC3400"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HR manager Tracey Gold for approval.</w:t>
            </w:r>
          </w:p>
        </w:tc>
        <w:tc>
          <w:tcPr>
            <w:tcW w:w="1750" w:type="dxa"/>
            <w:shd w:val="clear" w:color="auto" w:fill="auto"/>
            <w:hideMark/>
          </w:tcPr>
          <w:p w14:paraId="57F3DAD6" w14:textId="77777777" w:rsidR="00CD1413" w:rsidRPr="000208B4" w:rsidRDefault="00CD1413" w:rsidP="00987CAD">
            <w:pPr>
              <w:spacing w:before="0" w:after="0" w:line="240" w:lineRule="auto"/>
              <w:textAlignment w:val="baseline"/>
              <w:rPr>
                <w:rFonts w:ascii="Segoe UI" w:eastAsia="Times New Roman" w:hAnsi="Segoe UI" w:cs="Segoe UI"/>
                <w:sz w:val="18"/>
                <w:szCs w:val="18"/>
                <w:lang w:eastAsia="en-AU"/>
              </w:rPr>
            </w:pPr>
            <w:r w:rsidRPr="000208B4">
              <w:rPr>
                <w:rFonts w:eastAsia="Times New Roman" w:cs="Calibri Light"/>
                <w:lang w:eastAsia="en-AU"/>
              </w:rPr>
              <w:t> </w:t>
            </w:r>
          </w:p>
        </w:tc>
      </w:tr>
      <w:tr w:rsidR="00CD1413" w:rsidRPr="000208B4" w14:paraId="2756963D" w14:textId="77777777" w:rsidTr="00987CAD">
        <w:tc>
          <w:tcPr>
            <w:tcW w:w="0" w:type="auto"/>
            <w:gridSpan w:val="2"/>
            <w:vMerge/>
            <w:vAlign w:val="center"/>
          </w:tcPr>
          <w:p w14:paraId="623D291C" w14:textId="77777777" w:rsidR="00CD1413" w:rsidRPr="000208B4" w:rsidRDefault="00CD1413" w:rsidP="00987CAD">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5F5EFB0D" w14:textId="77777777" w:rsidR="00CD1413" w:rsidRPr="000208B4" w:rsidRDefault="00CD1413" w:rsidP="00CD1413">
            <w:pPr>
              <w:numPr>
                <w:ilvl w:val="0"/>
                <w:numId w:val="20"/>
              </w:numPr>
              <w:spacing w:before="60"/>
              <w:contextualSpacing/>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xml:space="preserve">Obtain approvals for procurement and installation of Updates to software program for customer feedback, reporting and performance metrics. </w:t>
            </w:r>
          </w:p>
        </w:tc>
        <w:tc>
          <w:tcPr>
            <w:tcW w:w="1079" w:type="dxa"/>
            <w:shd w:val="clear" w:color="auto" w:fill="auto"/>
          </w:tcPr>
          <w:p w14:paraId="59D2006E"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xml:space="preserve">July 20-August 20th  </w:t>
            </w:r>
          </w:p>
        </w:tc>
        <w:tc>
          <w:tcPr>
            <w:tcW w:w="1852" w:type="dxa"/>
            <w:shd w:val="clear" w:color="auto" w:fill="auto"/>
          </w:tcPr>
          <w:p w14:paraId="68676C93"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Sydney Centre Manager Tammy White</w:t>
            </w:r>
          </w:p>
          <w:p w14:paraId="62BD43D4"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11E00298"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IT manager Head office.</w:t>
            </w:r>
          </w:p>
        </w:tc>
        <w:tc>
          <w:tcPr>
            <w:tcW w:w="1750" w:type="dxa"/>
            <w:shd w:val="clear" w:color="auto" w:fill="auto"/>
          </w:tcPr>
          <w:p w14:paraId="59D04E3E" w14:textId="77777777" w:rsidR="00CD1413" w:rsidRPr="000208B4" w:rsidRDefault="00CD1413" w:rsidP="00987CAD">
            <w:pPr>
              <w:spacing w:before="0" w:after="0" w:line="240" w:lineRule="auto"/>
              <w:textAlignment w:val="baseline"/>
              <w:rPr>
                <w:rFonts w:eastAsia="Times New Roman" w:cs="Calibri Light"/>
                <w:lang w:eastAsia="en-AU"/>
              </w:rPr>
            </w:pPr>
          </w:p>
        </w:tc>
      </w:tr>
      <w:tr w:rsidR="00CD1413" w:rsidRPr="000208B4" w14:paraId="56FF1DB4" w14:textId="77777777" w:rsidTr="00987CAD">
        <w:tc>
          <w:tcPr>
            <w:tcW w:w="0" w:type="auto"/>
            <w:gridSpan w:val="2"/>
            <w:vMerge w:val="restart"/>
            <w:shd w:val="clear" w:color="auto" w:fill="auto"/>
            <w:vAlign w:val="center"/>
          </w:tcPr>
          <w:p w14:paraId="3FCE6359" w14:textId="77777777" w:rsidR="00CD1413" w:rsidRPr="000208B4" w:rsidRDefault="00CD1413" w:rsidP="00987CAD">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6BC62838" w14:textId="77777777" w:rsidR="00CD1413" w:rsidRPr="000208B4" w:rsidRDefault="00CD1413" w:rsidP="00CD1413">
            <w:pPr>
              <w:numPr>
                <w:ilvl w:val="0"/>
                <w:numId w:val="20"/>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t>Recruit and induct F/T Customer liaison officer for customer feedback implementation</w:t>
            </w:r>
          </w:p>
        </w:tc>
        <w:tc>
          <w:tcPr>
            <w:tcW w:w="1079" w:type="dxa"/>
            <w:shd w:val="clear" w:color="auto" w:fill="auto"/>
          </w:tcPr>
          <w:p w14:paraId="2C01D2D9"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August 20</w:t>
            </w:r>
            <w:r w:rsidRPr="2D521393">
              <w:rPr>
                <w:color w:val="000000" w:themeColor="text1"/>
                <w:sz w:val="18"/>
                <w:szCs w:val="18"/>
                <w:vertAlign w:val="superscript"/>
                <w:lang w:eastAsia="en-AU"/>
              </w:rPr>
              <w:t>th</w:t>
            </w:r>
            <w:r w:rsidRPr="2D521393">
              <w:rPr>
                <w:color w:val="000000" w:themeColor="text1"/>
                <w:sz w:val="18"/>
                <w:szCs w:val="18"/>
                <w:lang w:eastAsia="en-AU"/>
              </w:rPr>
              <w:t xml:space="preserve"> to September 14</w:t>
            </w:r>
            <w:r w:rsidRPr="2D521393">
              <w:rPr>
                <w:color w:val="000000" w:themeColor="text1"/>
                <w:sz w:val="18"/>
                <w:szCs w:val="18"/>
                <w:vertAlign w:val="superscript"/>
                <w:lang w:eastAsia="en-AU"/>
              </w:rPr>
              <w:t>th</w:t>
            </w:r>
            <w:r w:rsidRPr="2D521393">
              <w:rPr>
                <w:color w:val="000000" w:themeColor="text1"/>
                <w:sz w:val="18"/>
                <w:szCs w:val="18"/>
                <w:lang w:eastAsia="en-AU"/>
              </w:rPr>
              <w:t xml:space="preserve"> </w:t>
            </w:r>
          </w:p>
        </w:tc>
        <w:tc>
          <w:tcPr>
            <w:tcW w:w="1852" w:type="dxa"/>
            <w:shd w:val="clear" w:color="auto" w:fill="auto"/>
          </w:tcPr>
          <w:p w14:paraId="5D0294E3"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4716C24C"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4F28C4C9"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HR manager Tracey Gold for approval.</w:t>
            </w:r>
          </w:p>
        </w:tc>
        <w:tc>
          <w:tcPr>
            <w:tcW w:w="1750" w:type="dxa"/>
            <w:shd w:val="clear" w:color="auto" w:fill="auto"/>
          </w:tcPr>
          <w:p w14:paraId="6A12316D" w14:textId="77777777" w:rsidR="00CD1413" w:rsidRPr="000208B4" w:rsidRDefault="00CD1413" w:rsidP="00987CAD">
            <w:pPr>
              <w:spacing w:before="0" w:after="0" w:line="240" w:lineRule="auto"/>
              <w:textAlignment w:val="baseline"/>
              <w:rPr>
                <w:rFonts w:eastAsia="Times New Roman" w:cs="Calibri Light"/>
                <w:lang w:eastAsia="en-AU"/>
              </w:rPr>
            </w:pPr>
          </w:p>
        </w:tc>
      </w:tr>
      <w:tr w:rsidR="00CD1413" w:rsidRPr="000208B4" w14:paraId="1AF9B6E2" w14:textId="77777777" w:rsidTr="00987CAD">
        <w:tc>
          <w:tcPr>
            <w:tcW w:w="0" w:type="auto"/>
            <w:gridSpan w:val="2"/>
            <w:vMerge/>
            <w:vAlign w:val="center"/>
          </w:tcPr>
          <w:p w14:paraId="14236CF1" w14:textId="77777777" w:rsidR="00CD1413" w:rsidRPr="000208B4" w:rsidRDefault="00CD1413" w:rsidP="00987CAD">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2E171844" w14:textId="77777777" w:rsidR="00CD1413" w:rsidRPr="000208B4" w:rsidRDefault="00CD1413" w:rsidP="00CD1413">
            <w:pPr>
              <w:numPr>
                <w:ilvl w:val="0"/>
                <w:numId w:val="20"/>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t>Procure and install Updates to software program for customer feedback, reporting and performance metrics.</w:t>
            </w:r>
          </w:p>
        </w:tc>
        <w:tc>
          <w:tcPr>
            <w:tcW w:w="1079" w:type="dxa"/>
            <w:shd w:val="clear" w:color="auto" w:fill="auto"/>
          </w:tcPr>
          <w:p w14:paraId="470AC3D1"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August 20th to September 14</w:t>
            </w:r>
            <w:r w:rsidRPr="2D521393">
              <w:rPr>
                <w:color w:val="000000" w:themeColor="text1"/>
                <w:sz w:val="18"/>
                <w:szCs w:val="18"/>
                <w:vertAlign w:val="superscript"/>
                <w:lang w:eastAsia="en-AU"/>
              </w:rPr>
              <w:t>th</w:t>
            </w:r>
          </w:p>
          <w:p w14:paraId="0306FDF9" w14:textId="77777777" w:rsidR="00CD1413" w:rsidRPr="000208B4" w:rsidRDefault="00CD1413" w:rsidP="00987CAD">
            <w:pPr>
              <w:spacing w:before="60" w:after="60"/>
              <w:rPr>
                <w:color w:val="000000" w:themeColor="text1"/>
                <w:sz w:val="18"/>
                <w:szCs w:val="18"/>
                <w:lang w:eastAsia="en-AU"/>
              </w:rPr>
            </w:pPr>
          </w:p>
        </w:tc>
        <w:tc>
          <w:tcPr>
            <w:tcW w:w="1852" w:type="dxa"/>
            <w:shd w:val="clear" w:color="auto" w:fill="auto"/>
          </w:tcPr>
          <w:p w14:paraId="3E49F327"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3601F3C4"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03F17375"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IT manager Head office.</w:t>
            </w:r>
          </w:p>
        </w:tc>
        <w:tc>
          <w:tcPr>
            <w:tcW w:w="1750" w:type="dxa"/>
            <w:shd w:val="clear" w:color="auto" w:fill="auto"/>
          </w:tcPr>
          <w:p w14:paraId="60E70D65" w14:textId="77777777" w:rsidR="00CD1413" w:rsidRPr="000208B4" w:rsidRDefault="00CD1413" w:rsidP="00987CAD">
            <w:pPr>
              <w:spacing w:before="0" w:after="0" w:line="240" w:lineRule="auto"/>
              <w:textAlignment w:val="baseline"/>
              <w:rPr>
                <w:rFonts w:eastAsia="Times New Roman" w:cs="Calibri Light"/>
                <w:lang w:eastAsia="en-AU"/>
              </w:rPr>
            </w:pPr>
          </w:p>
        </w:tc>
      </w:tr>
      <w:tr w:rsidR="00CD1413" w:rsidRPr="000208B4" w14:paraId="48317D09" w14:textId="77777777" w:rsidTr="00987CAD">
        <w:tc>
          <w:tcPr>
            <w:tcW w:w="0" w:type="auto"/>
            <w:gridSpan w:val="2"/>
            <w:vMerge/>
            <w:vAlign w:val="center"/>
          </w:tcPr>
          <w:p w14:paraId="78E9B1BF" w14:textId="77777777" w:rsidR="00CD1413" w:rsidRPr="000208B4" w:rsidRDefault="00CD1413" w:rsidP="00987CAD">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3854EEB0" w14:textId="77777777" w:rsidR="00CD1413" w:rsidRPr="000208B4" w:rsidRDefault="00CD1413" w:rsidP="00CD1413">
            <w:pPr>
              <w:numPr>
                <w:ilvl w:val="0"/>
                <w:numId w:val="20"/>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t xml:space="preserve">Staff development and training of obtaining and recording customer feedback </w:t>
            </w:r>
          </w:p>
          <w:p w14:paraId="2D55AAFC" w14:textId="77777777" w:rsidR="00CD1413" w:rsidRPr="000208B4" w:rsidRDefault="00CD1413" w:rsidP="00987CAD">
            <w:pPr>
              <w:rPr>
                <w:sz w:val="18"/>
                <w:szCs w:val="18"/>
              </w:rPr>
            </w:pPr>
          </w:p>
          <w:p w14:paraId="4A8D3F3E" w14:textId="77777777" w:rsidR="00CD1413" w:rsidRPr="000208B4" w:rsidRDefault="00CD1413" w:rsidP="00CD1413">
            <w:pPr>
              <w:numPr>
                <w:ilvl w:val="0"/>
                <w:numId w:val="20"/>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t>Staff development and training of new software operations and processes.</w:t>
            </w:r>
          </w:p>
        </w:tc>
        <w:tc>
          <w:tcPr>
            <w:tcW w:w="1079" w:type="dxa"/>
            <w:shd w:val="clear" w:color="auto" w:fill="auto"/>
          </w:tcPr>
          <w:p w14:paraId="27C0021F"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August 20th to September 14th</w:t>
            </w:r>
          </w:p>
        </w:tc>
        <w:tc>
          <w:tcPr>
            <w:tcW w:w="1852" w:type="dxa"/>
            <w:shd w:val="clear" w:color="auto" w:fill="auto"/>
          </w:tcPr>
          <w:p w14:paraId="0C1E1583"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792C098B"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29771A3A"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HR manager Tracey Gold for approval.</w:t>
            </w:r>
          </w:p>
          <w:p w14:paraId="5935D8F1"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 xml:space="preserve">All Sydney centre employees expected to attend </w:t>
            </w:r>
          </w:p>
          <w:p w14:paraId="01D08666" w14:textId="77777777" w:rsidR="00CD1413" w:rsidRPr="000208B4" w:rsidRDefault="00CD1413" w:rsidP="00987CAD">
            <w:pPr>
              <w:spacing w:before="60" w:after="60"/>
              <w:rPr>
                <w:color w:val="000000" w:themeColor="text1"/>
                <w:sz w:val="18"/>
                <w:szCs w:val="18"/>
                <w:lang w:eastAsia="en-AU"/>
              </w:rPr>
            </w:pPr>
          </w:p>
          <w:p w14:paraId="37C0994C"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72C5D2D3"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2A35CDCF" w14:textId="77777777" w:rsidR="00CD1413" w:rsidRPr="000208B4" w:rsidRDefault="00CD1413" w:rsidP="00987CAD">
            <w:pPr>
              <w:spacing w:before="60" w:after="60"/>
              <w:rPr>
                <w:color w:val="000000" w:themeColor="text1"/>
                <w:sz w:val="18"/>
                <w:szCs w:val="18"/>
                <w:lang w:eastAsia="en-AU"/>
              </w:rPr>
            </w:pPr>
            <w:r w:rsidRPr="2D521393">
              <w:rPr>
                <w:color w:val="000000" w:themeColor="text1"/>
                <w:sz w:val="18"/>
                <w:szCs w:val="18"/>
                <w:lang w:eastAsia="en-AU"/>
              </w:rPr>
              <w:t>IT manager Head office.</w:t>
            </w:r>
            <w:r w:rsidRPr="2D521393">
              <w:rPr>
                <w:color w:val="000000" w:themeColor="text1"/>
                <w:sz w:val="18"/>
                <w:szCs w:val="18"/>
              </w:rPr>
              <w:t xml:space="preserve"> </w:t>
            </w:r>
            <w:r w:rsidRPr="2D521393">
              <w:rPr>
                <w:color w:val="000000" w:themeColor="text1"/>
                <w:sz w:val="18"/>
                <w:szCs w:val="18"/>
                <w:lang w:eastAsia="en-AU"/>
              </w:rPr>
              <w:t xml:space="preserve">All Sydney centre </w:t>
            </w:r>
            <w:r w:rsidRPr="2D521393">
              <w:rPr>
                <w:color w:val="000000" w:themeColor="text1"/>
                <w:sz w:val="18"/>
                <w:szCs w:val="18"/>
                <w:lang w:eastAsia="en-AU"/>
              </w:rPr>
              <w:lastRenderedPageBreak/>
              <w:t>employees expected to attend</w:t>
            </w:r>
          </w:p>
        </w:tc>
        <w:tc>
          <w:tcPr>
            <w:tcW w:w="1750" w:type="dxa"/>
            <w:shd w:val="clear" w:color="auto" w:fill="auto"/>
          </w:tcPr>
          <w:p w14:paraId="6D253A11" w14:textId="77777777" w:rsidR="00CD1413" w:rsidRPr="000208B4" w:rsidRDefault="00CD1413" w:rsidP="00987CAD">
            <w:pPr>
              <w:spacing w:before="0" w:after="0" w:line="240" w:lineRule="auto"/>
              <w:textAlignment w:val="baseline"/>
              <w:rPr>
                <w:rFonts w:eastAsia="Times New Roman" w:cs="Calibri Light"/>
                <w:lang w:eastAsia="en-AU"/>
              </w:rPr>
            </w:pPr>
          </w:p>
        </w:tc>
      </w:tr>
      <w:tr w:rsidR="00CD1413" w:rsidRPr="000208B4" w14:paraId="05B6326F" w14:textId="77777777" w:rsidTr="00987CAD">
        <w:tc>
          <w:tcPr>
            <w:tcW w:w="9010" w:type="dxa"/>
            <w:gridSpan w:val="6"/>
            <w:shd w:val="clear" w:color="auto" w:fill="E6EAF6" w:themeFill="background1"/>
            <w:hideMark/>
          </w:tcPr>
          <w:p w14:paraId="2D969A9D" w14:textId="77777777" w:rsidR="00CD1413" w:rsidRPr="000208B4" w:rsidRDefault="00CD1413" w:rsidP="00E917EC">
            <w:pPr>
              <w:pStyle w:val="TableHeading"/>
              <w:rPr>
                <w:rFonts w:ascii="Segoe UI" w:hAnsi="Segoe UI" w:cs="Segoe UI"/>
                <w:sz w:val="18"/>
                <w:szCs w:val="18"/>
                <w:lang w:eastAsia="en-AU"/>
              </w:rPr>
            </w:pPr>
            <w:r w:rsidRPr="000208B4">
              <w:rPr>
                <w:lang w:eastAsia="en-AU"/>
              </w:rPr>
              <w:t>Outcomes</w:t>
            </w:r>
          </w:p>
        </w:tc>
      </w:tr>
      <w:tr w:rsidR="00CD1413" w:rsidRPr="000208B4" w14:paraId="3B79D0CC" w14:textId="77777777" w:rsidTr="00987CAD">
        <w:tc>
          <w:tcPr>
            <w:tcW w:w="1320" w:type="dxa"/>
            <w:shd w:val="clear" w:color="auto" w:fill="E6EAF6" w:themeFill="background1"/>
            <w:hideMark/>
          </w:tcPr>
          <w:p w14:paraId="39B9850C" w14:textId="77777777" w:rsidR="00CD1413" w:rsidRPr="000208B4" w:rsidRDefault="00CD1413" w:rsidP="00E917EC">
            <w:pPr>
              <w:pStyle w:val="TableHeading"/>
              <w:rPr>
                <w:rFonts w:ascii="Segoe UI" w:hAnsi="Segoe UI" w:cs="Segoe UI"/>
                <w:lang w:eastAsia="en-AU"/>
              </w:rPr>
            </w:pPr>
            <w:bookmarkStart w:id="4" w:name="_Hlk99962920"/>
            <w:r w:rsidRPr="2D521393">
              <w:rPr>
                <w:lang w:eastAsia="en-AU"/>
              </w:rPr>
              <w:t>No.</w:t>
            </w:r>
          </w:p>
        </w:tc>
        <w:tc>
          <w:tcPr>
            <w:tcW w:w="3009" w:type="dxa"/>
            <w:gridSpan w:val="2"/>
            <w:shd w:val="clear" w:color="auto" w:fill="E6EAF6" w:themeFill="background1"/>
            <w:hideMark/>
          </w:tcPr>
          <w:p w14:paraId="1D31E418" w14:textId="77777777" w:rsidR="00CD1413" w:rsidRPr="000208B4" w:rsidRDefault="00CD1413" w:rsidP="00E917EC">
            <w:pPr>
              <w:pStyle w:val="TableHeading"/>
              <w:rPr>
                <w:rFonts w:ascii="Segoe UI" w:hAnsi="Segoe UI" w:cs="Segoe UI"/>
                <w:lang w:eastAsia="en-AU"/>
              </w:rPr>
            </w:pPr>
            <w:r w:rsidRPr="2D521393">
              <w:rPr>
                <w:lang w:eastAsia="en-AU"/>
              </w:rPr>
              <w:t>Objectives</w:t>
            </w:r>
          </w:p>
        </w:tc>
        <w:tc>
          <w:tcPr>
            <w:tcW w:w="4681" w:type="dxa"/>
            <w:gridSpan w:val="3"/>
            <w:shd w:val="clear" w:color="auto" w:fill="E6EAF6" w:themeFill="background1"/>
            <w:hideMark/>
          </w:tcPr>
          <w:p w14:paraId="1E08322E" w14:textId="77777777" w:rsidR="00CD1413" w:rsidRPr="000208B4" w:rsidRDefault="00CD1413" w:rsidP="00E917EC">
            <w:pPr>
              <w:pStyle w:val="TableHeading"/>
              <w:rPr>
                <w:rFonts w:ascii="Segoe UI" w:hAnsi="Segoe UI" w:cs="Segoe UI"/>
                <w:sz w:val="18"/>
                <w:szCs w:val="18"/>
                <w:lang w:eastAsia="en-AU"/>
              </w:rPr>
            </w:pPr>
            <w:r w:rsidRPr="2D521393">
              <w:rPr>
                <w:sz w:val="18"/>
                <w:szCs w:val="18"/>
                <w:lang w:eastAsia="en-AU"/>
              </w:rPr>
              <w:t>Measures of performance/ KPI</w:t>
            </w:r>
          </w:p>
        </w:tc>
      </w:tr>
      <w:bookmarkEnd w:id="4"/>
      <w:tr w:rsidR="00CD1413" w:rsidRPr="000208B4" w14:paraId="2A34F259" w14:textId="77777777" w:rsidTr="00987CAD">
        <w:tc>
          <w:tcPr>
            <w:tcW w:w="1320" w:type="dxa"/>
            <w:shd w:val="clear" w:color="auto" w:fill="auto"/>
            <w:hideMark/>
          </w:tcPr>
          <w:p w14:paraId="4B4C03E4" w14:textId="77777777" w:rsidR="00CD1413" w:rsidRPr="000208B4" w:rsidRDefault="00CD1413" w:rsidP="00987CAD">
            <w:pPr>
              <w:spacing w:before="0" w:after="0" w:line="240" w:lineRule="auto"/>
              <w:textAlignment w:val="baseline"/>
              <w:rPr>
                <w:rFonts w:eastAsia="Calibri Light" w:cs="Calibri Light"/>
                <w:sz w:val="18"/>
                <w:szCs w:val="18"/>
                <w:lang w:eastAsia="en-AU"/>
              </w:rPr>
            </w:pPr>
            <w:r w:rsidRPr="2D521393">
              <w:rPr>
                <w:rFonts w:eastAsia="Calibri Light" w:cs="Calibri Light"/>
                <w:sz w:val="18"/>
                <w:szCs w:val="18"/>
                <w:lang w:eastAsia="en-AU"/>
              </w:rPr>
              <w:t>1 </w:t>
            </w:r>
          </w:p>
        </w:tc>
        <w:tc>
          <w:tcPr>
            <w:tcW w:w="3009" w:type="dxa"/>
            <w:gridSpan w:val="2"/>
            <w:shd w:val="clear" w:color="auto" w:fill="auto"/>
            <w:hideMark/>
          </w:tcPr>
          <w:p w14:paraId="3E3E1D3E"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rPr>
              <w:t>We will provide accessible and affordable services that are responsive to the needs of the community.</w:t>
            </w:r>
          </w:p>
        </w:tc>
        <w:tc>
          <w:tcPr>
            <w:tcW w:w="4681" w:type="dxa"/>
            <w:gridSpan w:val="3"/>
            <w:shd w:val="clear" w:color="auto" w:fill="auto"/>
            <w:hideMark/>
          </w:tcPr>
          <w:p w14:paraId="6FF49E13" w14:textId="77777777" w:rsidR="00CD1413" w:rsidRPr="000208B4" w:rsidRDefault="00CD1413" w:rsidP="00987CAD">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Increase customer feedback by 10% by the end of June 20XX </w:t>
            </w:r>
          </w:p>
          <w:p w14:paraId="166134D8" w14:textId="77777777" w:rsidR="00CD1413" w:rsidRPr="000208B4" w:rsidRDefault="00CD1413" w:rsidP="00987CAD">
            <w:pPr>
              <w:spacing w:before="60" w:after="60"/>
              <w:rPr>
                <w:rFonts w:eastAsia="Calibri Light" w:cs="Calibri Light"/>
                <w:color w:val="000000" w:themeColor="text1"/>
                <w:sz w:val="18"/>
                <w:szCs w:val="18"/>
                <w:lang w:eastAsia="en-AU"/>
              </w:rPr>
            </w:pPr>
          </w:p>
        </w:tc>
      </w:tr>
      <w:tr w:rsidR="00CD1413" w:rsidRPr="000208B4" w14:paraId="0D9D158F" w14:textId="77777777" w:rsidTr="00987CAD">
        <w:tc>
          <w:tcPr>
            <w:tcW w:w="1320" w:type="dxa"/>
            <w:shd w:val="clear" w:color="auto" w:fill="auto"/>
          </w:tcPr>
          <w:p w14:paraId="4C421CCB" w14:textId="569CEF24" w:rsidR="00CD1413" w:rsidRPr="00E917EC" w:rsidRDefault="00CD1413" w:rsidP="00E917EC">
            <w:pPr>
              <w:pStyle w:val="Tabletext0"/>
              <w:rPr>
                <w:sz w:val="18"/>
                <w:szCs w:val="18"/>
                <w:lang w:eastAsia="en-AU"/>
              </w:rPr>
            </w:pPr>
            <w:r w:rsidRPr="00E917EC">
              <w:rPr>
                <w:sz w:val="18"/>
                <w:szCs w:val="18"/>
                <w:lang w:eastAsia="en-AU"/>
              </w:rPr>
              <w:t>Date:14/06/2</w:t>
            </w:r>
            <w:r w:rsidR="00E917EC">
              <w:rPr>
                <w:sz w:val="18"/>
                <w:szCs w:val="18"/>
                <w:lang w:eastAsia="en-AU"/>
              </w:rPr>
              <w:t>0xx</w:t>
            </w:r>
          </w:p>
        </w:tc>
        <w:tc>
          <w:tcPr>
            <w:tcW w:w="3009" w:type="dxa"/>
            <w:gridSpan w:val="2"/>
            <w:shd w:val="clear" w:color="auto" w:fill="auto"/>
          </w:tcPr>
          <w:p w14:paraId="1F577722" w14:textId="77777777" w:rsidR="00CD1413" w:rsidRPr="00E917EC" w:rsidRDefault="00CD1413" w:rsidP="00E917EC">
            <w:pPr>
              <w:pStyle w:val="Tabletext0"/>
              <w:rPr>
                <w:sz w:val="18"/>
                <w:szCs w:val="18"/>
                <w:lang w:eastAsia="en-AU"/>
              </w:rPr>
            </w:pPr>
            <w:r w:rsidRPr="00E917EC">
              <w:rPr>
                <w:sz w:val="18"/>
                <w:szCs w:val="18"/>
                <w:lang w:eastAsia="en-AU"/>
              </w:rPr>
              <w:t>Approval: Ahmed Best</w:t>
            </w:r>
          </w:p>
        </w:tc>
        <w:tc>
          <w:tcPr>
            <w:tcW w:w="4681" w:type="dxa"/>
            <w:gridSpan w:val="3"/>
            <w:shd w:val="clear" w:color="auto" w:fill="auto"/>
          </w:tcPr>
          <w:p w14:paraId="79820F97" w14:textId="77777777" w:rsidR="00CD1413" w:rsidRPr="000208B4" w:rsidRDefault="00CD1413" w:rsidP="00E917EC">
            <w:pPr>
              <w:pStyle w:val="Tabletext0"/>
              <w:rPr>
                <w:lang w:eastAsia="en-AU"/>
              </w:rPr>
            </w:pPr>
            <w:r w:rsidRPr="000208B4">
              <w:rPr>
                <w:lang w:eastAsia="en-AU"/>
              </w:rPr>
              <w:t xml:space="preserve">Signature: </w:t>
            </w:r>
            <w:r w:rsidRPr="000208B4">
              <w:rPr>
                <w:rFonts w:ascii="Freestyle Script" w:hAnsi="Freestyle Script"/>
                <w:lang w:eastAsia="en-AU"/>
              </w:rPr>
              <w:t>Ahmed Best</w:t>
            </w:r>
          </w:p>
        </w:tc>
      </w:tr>
    </w:tbl>
    <w:p w14:paraId="5E50D29C" w14:textId="1E6E4EC3" w:rsidR="00CD1413" w:rsidRPr="000208B4" w:rsidRDefault="00CD1413" w:rsidP="00C471F1">
      <w:r>
        <w:t>After Tammy had added the rest of the actions, the draft of the Action plan for the Sydney centre was submitted to Ahmed Best – COO Head office</w:t>
      </w:r>
      <w:r w:rsidR="006A6E62">
        <w:t>,</w:t>
      </w:r>
      <w:r>
        <w:t xml:space="preserve"> in accordance with the authority process indicated in the </w:t>
      </w:r>
      <w:r w:rsidRPr="2D521393">
        <w:rPr>
          <w:i/>
          <w:iCs/>
        </w:rPr>
        <w:t>MPower108 delegations and authority policy and procedure</w:t>
      </w:r>
      <w:r>
        <w:t xml:space="preserve">. Ahmed took this draft to senior executives who ensured the plan aligned with MPower108’s strategic and operational goals and objectives, specifically to provide high quality and safe services to customers. </w:t>
      </w:r>
    </w:p>
    <w:p w14:paraId="5DAC8555" w14:textId="08D052BB" w:rsidR="00CD1413" w:rsidRPr="000208B4" w:rsidRDefault="00CD1413" w:rsidP="00C471F1">
      <w:r>
        <w:t>Within the week</w:t>
      </w:r>
      <w:r w:rsidR="006A6E62">
        <w:t>,</w:t>
      </w:r>
      <w:r>
        <w:t xml:space="preserve"> the draft plan was approved and returned to Rodney, the Sydney Frontline Leader. Along with the Human Resource Manager and Sydney Centre Manager, the Sydney based Frontline Leader needs to share this plan with his team. </w:t>
      </w:r>
      <w:bookmarkStart w:id="5" w:name="_Hlk113441534"/>
      <w:r>
        <w:t>Rodney sent an email out to all the team, including contractors and volunteers as they would all be impacted by the operational action plan.</w:t>
      </w:r>
    </w:p>
    <w:p w14:paraId="3E8405D7" w14:textId="77777777" w:rsidR="00CD1413" w:rsidRPr="000208B4" w:rsidRDefault="00CD1413" w:rsidP="00CD1413">
      <w:pPr>
        <w:spacing w:before="0" w:after="160" w:line="259" w:lineRule="auto"/>
      </w:pPr>
      <w:r w:rsidRPr="000208B4">
        <w:t>In the email he stated:</w:t>
      </w:r>
    </w:p>
    <w:p w14:paraId="69E0DB86" w14:textId="77777777" w:rsidR="00CD1413" w:rsidRPr="000208B4" w:rsidRDefault="00CD1413" w:rsidP="00CD1413">
      <w:pPr>
        <w:pStyle w:val="NumberedList"/>
      </w:pPr>
      <w:r>
        <w:t>who is doing what</w:t>
      </w:r>
    </w:p>
    <w:p w14:paraId="72529C63" w14:textId="77777777" w:rsidR="00CD1413" w:rsidRPr="000208B4" w:rsidRDefault="00CD1413" w:rsidP="00CD1413">
      <w:pPr>
        <w:pStyle w:val="NumberedList"/>
      </w:pPr>
      <w:r>
        <w:t>the day-to-day activities</w:t>
      </w:r>
    </w:p>
    <w:p w14:paraId="664673B4" w14:textId="77777777" w:rsidR="00CD1413" w:rsidRPr="000208B4" w:rsidRDefault="00CD1413" w:rsidP="00CD1413">
      <w:pPr>
        <w:pStyle w:val="NumberedList"/>
      </w:pPr>
      <w:r>
        <w:t>the resource requirements and changes</w:t>
      </w:r>
    </w:p>
    <w:p w14:paraId="37D1B667" w14:textId="77777777" w:rsidR="00CD1413" w:rsidRPr="000208B4" w:rsidRDefault="00CD1413" w:rsidP="00CD1413">
      <w:pPr>
        <w:pStyle w:val="NumberedList"/>
      </w:pPr>
      <w:r>
        <w:t>this a local plan for the Sydney Centre to follow.</w:t>
      </w:r>
    </w:p>
    <w:p w14:paraId="034F6A7C" w14:textId="77777777" w:rsidR="00CD1413" w:rsidRPr="000208B4" w:rsidRDefault="00CD1413" w:rsidP="00C471F1">
      <w:r>
        <w:t xml:space="preserve">At the end of his email Rodney stated there would be a formal meeting to discuss the plan further and provided a place, day, and time. He asked for everyone to respond to the email acknowledging they received and understood the contents, providing any feedback on the operational plan and accepting the meeting invite. This way, he could determine by reposes who may need further information and anticipate any feedback regarding the plan before the meeting. </w:t>
      </w:r>
    </w:p>
    <w:bookmarkEnd w:id="5"/>
    <w:p w14:paraId="1C436ADA" w14:textId="36EE17D6" w:rsidR="00CD1413" w:rsidRDefault="00CD1413" w:rsidP="00611AA7">
      <w:pPr>
        <w:pStyle w:val="Heading2"/>
        <w:rPr>
          <w:rFonts w:eastAsia="Times New Roman"/>
          <w:lang w:eastAsia="en-AU"/>
        </w:rPr>
      </w:pPr>
      <w:r w:rsidRPr="00633BD7">
        <w:rPr>
          <w:rFonts w:eastAsia="Times New Roman"/>
          <w:lang w:eastAsia="en-AU"/>
        </w:rPr>
        <w:t>Illustrative example</w:t>
      </w:r>
      <w:r w:rsidR="00181F9D">
        <w:rPr>
          <w:rStyle w:val="normaltextrun"/>
          <w:rFonts w:cs="Calibri Light"/>
        </w:rPr>
        <w:t xml:space="preserve"> – </w:t>
      </w:r>
      <w:r>
        <w:rPr>
          <w:rFonts w:eastAsia="Times New Roman"/>
          <w:lang w:eastAsia="en-AU"/>
        </w:rPr>
        <w:t>Nurture talent</w:t>
      </w:r>
    </w:p>
    <w:p w14:paraId="424D3D97" w14:textId="77777777" w:rsidR="00CD1413" w:rsidRDefault="00CD1413" w:rsidP="00C471F1">
      <w:r>
        <w:t>Ashley is a very successful Worker with MPower108 in Nambour. Her Frontline Leader, Cindy, regularly evaluates the performance of her support workers and saw that Ashley’s results were consistently good, even when other support workers’ results were not strong.</w:t>
      </w:r>
    </w:p>
    <w:p w14:paraId="4FF4D671" w14:textId="77777777" w:rsidR="00CD1413" w:rsidRDefault="00CD1413" w:rsidP="00C471F1">
      <w:r>
        <w:t>Cindy decided that she needed more people like Ashley in her team. What was her secret? She quizzed Ashley about what she did to create excellent relationships with her clients. Her answers were not really any different from her colleagues. With Ashley’s permission, she arranged to speak face-to-face with some of her clients in order to find out what made them so loyal and yielded such great results.</w:t>
      </w:r>
    </w:p>
    <w:p w14:paraId="16B94A2C" w14:textId="77777777" w:rsidR="00CD1413" w:rsidRDefault="00CD1413" w:rsidP="00C471F1">
      <w:r>
        <w:lastRenderedPageBreak/>
        <w:t xml:space="preserve">She found that although she was busy, her clients always felt she had time for them. They said that she was always honest and upfront and followed through, doing what she said she was going to do. Most of all, she listened to them and understood their needs and was able to put them in touch with providers that really helped them. </w:t>
      </w:r>
    </w:p>
    <w:p w14:paraId="282350BF" w14:textId="77777777" w:rsidR="00CD1413" w:rsidRDefault="00CD1413" w:rsidP="00C471F1">
      <w:r>
        <w:t>It was the way that Ashley managed her relationships that set her apart from the other Workers. Cindy later discovered that other Workers were not as helpful and some clients felt they were treated as little more than a name on a form.</w:t>
      </w:r>
    </w:p>
    <w:p w14:paraId="65149CB1" w14:textId="77777777" w:rsidR="00CD1413" w:rsidRDefault="00CD1413" w:rsidP="00C471F1">
      <w:r>
        <w:t xml:space="preserve">Cindy decided to provide her whole team with some training to encourage them to be trusted advisors instead of pen pushers. She asked Ashley to help her prepare it, according to the excellent feedback she’d been given. </w:t>
      </w:r>
    </w:p>
    <w:p w14:paraId="67925080" w14:textId="3202A942" w:rsidR="00093808" w:rsidRDefault="00093808" w:rsidP="00093808">
      <w:pPr>
        <w:pStyle w:val="Heading2"/>
        <w:rPr>
          <w:rFonts w:eastAsia="Times New Roman" w:cs="Calibri Light"/>
          <w:bCs/>
          <w:color w:val="0031A7"/>
          <w:szCs w:val="28"/>
          <w:lang w:eastAsia="en-AU"/>
        </w:rPr>
      </w:pPr>
      <w:r w:rsidRPr="00633BD7">
        <w:rPr>
          <w:rFonts w:eastAsia="Times New Roman" w:cs="Calibri Light"/>
          <w:bCs/>
          <w:color w:val="0031A7"/>
          <w:szCs w:val="28"/>
          <w:lang w:eastAsia="en-AU"/>
        </w:rPr>
        <w:t>Illustrative example</w:t>
      </w:r>
      <w:r w:rsidR="00627169">
        <w:rPr>
          <w:rStyle w:val="normaltextrun"/>
          <w:rFonts w:cs="Calibri Light"/>
        </w:rPr>
        <w:t xml:space="preserve"> – </w:t>
      </w:r>
      <w:r>
        <w:rPr>
          <w:rFonts w:eastAsia="Times New Roman" w:cs="Calibri Light"/>
          <w:bCs/>
          <w:color w:val="0031A7"/>
          <w:szCs w:val="28"/>
          <w:lang w:eastAsia="en-AU"/>
        </w:rPr>
        <w:t>Interpersonal skills and leadership</w:t>
      </w:r>
    </w:p>
    <w:p w14:paraId="732719D6" w14:textId="67FA0186" w:rsidR="00093808" w:rsidRDefault="00093808" w:rsidP="00C471F1">
      <w:pPr>
        <w:rPr>
          <w:lang w:eastAsia="en-AU"/>
        </w:rPr>
      </w:pPr>
      <w:r w:rsidRPr="00361C27">
        <w:rPr>
          <w:lang w:eastAsia="en-AU"/>
        </w:rPr>
        <w:t>A Frontline Leader needs to possess commercial acumen</w:t>
      </w:r>
      <w:r w:rsidR="006A6E62">
        <w:rPr>
          <w:lang w:eastAsia="en-AU"/>
        </w:rPr>
        <w:t>,</w:t>
      </w:r>
      <w:r w:rsidRPr="00361C27">
        <w:rPr>
          <w:lang w:eastAsia="en-AU"/>
        </w:rPr>
        <w:t xml:space="preserve"> be task-focussed and outcomes-focussed. The disability sector attracts workers who are customer-focused, have an interest in helping people, are sympathetic, have patience and are positive and supportive. These two disparate sets of qualities for leaders can sometimes mean that Frontline Leaders can feel torn between priorities—people and relationships versus financial results. </w:t>
      </w:r>
    </w:p>
    <w:p w14:paraId="15E82A26" w14:textId="7D196B96" w:rsidR="00093808" w:rsidRDefault="00093808" w:rsidP="00C471F1">
      <w:pPr>
        <w:rPr>
          <w:lang w:eastAsia="en-AU"/>
        </w:rPr>
      </w:pPr>
      <w:r w:rsidRPr="00361C27">
        <w:rPr>
          <w:lang w:eastAsia="en-AU"/>
        </w:rPr>
        <w:t xml:space="preserve">At 29, Daniel, who had a background in business and finance, decided upon a career change and joined MPower108 where he quickly became a rising star. During his first six months as a frontline </w:t>
      </w:r>
      <w:r>
        <w:rPr>
          <w:lang w:eastAsia="en-AU"/>
        </w:rPr>
        <w:t>w</w:t>
      </w:r>
      <w:r w:rsidRPr="00361C27">
        <w:rPr>
          <w:lang w:eastAsia="en-AU"/>
        </w:rPr>
        <w:t>orker, he quickly distinguished himself from many of his peers because he was particularly adept at spreadsheets and was very detailed-focused and financially-savvy. Daniel was consistently able to squeeze and save every dollar he could find when facilitating customers’ NDIS plans. His task-oriented, fast-paced, corporate style did not go unnoticed, and within two years he was promoted. As a Frontline Leader he managed people in the same way he managed tasks. His pacesetting, somewhat detached corporate style worked well with the high-performing self-starting members of his team, but he became quickly irritated and impatient with his Workers who worked at a slower pace or had less financial acumen. The more he pushed them, the more resistance he faced when his priority was the bottom line. His impatience usually revealed itself in a demanding tone of voice: ‘I don’t care what it takes. Just do it!’ </w:t>
      </w:r>
    </w:p>
    <w:p w14:paraId="1D87D5E4" w14:textId="77777777" w:rsidR="00093808" w:rsidRDefault="00093808" w:rsidP="00C471F1">
      <w:pPr>
        <w:rPr>
          <w:lang w:eastAsia="en-AU"/>
        </w:rPr>
      </w:pPr>
      <w:r w:rsidRPr="00361C27">
        <w:rPr>
          <w:lang w:eastAsia="en-AU"/>
        </w:rPr>
        <w:t>A few workers felt so disrespected and intimidated by Daniel’s managerial style that they went to Human Resources to discuss the situation. On several occasions Daniel was given feedback about his style, but rather than accepting the feedback, he often became defensive. Daniel was given a tremendous opportunity to develop his self-awareness through feedback and, from this, to make changes through self-management. Instead, he made excuses. ‘That’s just the way I am. It is how I am hard-wired. You can’t expect me to change who I am.’ What Daniel was saying in effect was, ‘This is not what I choose. This is who I am.’ In the end Daniel lost his job with MPower108. </w:t>
      </w:r>
    </w:p>
    <w:p w14:paraId="527ECA91" w14:textId="722F8125" w:rsidR="00093808" w:rsidRDefault="00093808" w:rsidP="00C471F1">
      <w:pPr>
        <w:rPr>
          <w:lang w:eastAsia="en-AU"/>
        </w:rPr>
      </w:pPr>
      <w:r>
        <w:rPr>
          <w:lang w:eastAsia="en-AU"/>
        </w:rPr>
        <w:t>Interpersonal skills are integral to career success and</w:t>
      </w:r>
      <w:r w:rsidRPr="00361C27">
        <w:rPr>
          <w:lang w:eastAsia="en-AU"/>
        </w:rPr>
        <w:t xml:space="preserve"> equip </w:t>
      </w:r>
      <w:r>
        <w:rPr>
          <w:lang w:eastAsia="en-AU"/>
        </w:rPr>
        <w:t>leaders</w:t>
      </w:r>
      <w:r w:rsidRPr="00361C27">
        <w:rPr>
          <w:lang w:eastAsia="en-AU"/>
        </w:rPr>
        <w:t xml:space="preserve"> to achieve organisational outcomes through effective management of their team members and relationships. </w:t>
      </w:r>
      <w:r>
        <w:rPr>
          <w:lang w:eastAsia="en-AU"/>
        </w:rPr>
        <w:t>These skills from part of a leader’s emotional intelligence</w:t>
      </w:r>
      <w:r w:rsidRPr="00361C27">
        <w:rPr>
          <w:lang w:eastAsia="en-AU"/>
        </w:rPr>
        <w:t xml:space="preserve">, without which </w:t>
      </w:r>
      <w:r>
        <w:rPr>
          <w:lang w:eastAsia="en-AU"/>
        </w:rPr>
        <w:t>leading others successfully proves virtually</w:t>
      </w:r>
      <w:r w:rsidRPr="00361C27">
        <w:rPr>
          <w:lang w:eastAsia="en-AU"/>
        </w:rPr>
        <w:t xml:space="preserve"> impossible, particularly in the disability sector. </w:t>
      </w:r>
    </w:p>
    <w:p w14:paraId="3C5E6479" w14:textId="07B31BCE" w:rsidR="00093808" w:rsidRDefault="00CD6525" w:rsidP="00CD6525">
      <w:pPr>
        <w:pStyle w:val="Heading2"/>
      </w:pPr>
      <w:r>
        <w:lastRenderedPageBreak/>
        <w:t>Illustrative example</w:t>
      </w:r>
      <w:r w:rsidR="00627169">
        <w:rPr>
          <w:rStyle w:val="normaltextrun"/>
          <w:rFonts w:cs="Calibri Light"/>
        </w:rPr>
        <w:t xml:space="preserve"> – E</w:t>
      </w:r>
      <w:r w:rsidR="006D293E">
        <w:t>valuate own behaviour</w:t>
      </w:r>
    </w:p>
    <w:p w14:paraId="6FC41C2E" w14:textId="2213FC87" w:rsidR="006D293E" w:rsidRDefault="006D293E" w:rsidP="006D293E">
      <w:bookmarkStart w:id="6" w:name="_Hlk113441843"/>
      <w:r>
        <w:t>Frontline Leader, Jenna has received the following summarised feedback</w:t>
      </w:r>
      <w:r w:rsidRPr="007A3060">
        <w:t xml:space="preserve"> </w:t>
      </w:r>
      <w:r>
        <w:t>from a 360 degree survey sent as part of a regular performance review</w:t>
      </w:r>
      <w:r w:rsidR="00C26868">
        <w:t>.</w:t>
      </w:r>
    </w:p>
    <w:p w14:paraId="5179F2DE" w14:textId="77777777" w:rsidR="006D293E" w:rsidRPr="003B55F9" w:rsidRDefault="006D293E" w:rsidP="006D293E">
      <w:pPr>
        <w:rPr>
          <w:b/>
        </w:rPr>
      </w:pPr>
      <w:r w:rsidRPr="003B55F9">
        <w:rPr>
          <w:b/>
        </w:rPr>
        <w:t>Teamwork:</w:t>
      </w:r>
    </w:p>
    <w:p w14:paraId="4E671D9E" w14:textId="77777777" w:rsidR="006D293E" w:rsidRDefault="006D293E" w:rsidP="00C26868">
      <w:pPr>
        <w:pStyle w:val="StandardBullets0"/>
      </w:pPr>
      <w:r>
        <w:t>Recognises and builds the unique abilities of each member of the team</w:t>
      </w:r>
    </w:p>
    <w:p w14:paraId="64E8109C" w14:textId="77777777" w:rsidR="006D293E" w:rsidRDefault="006D293E" w:rsidP="00C26868">
      <w:pPr>
        <w:pStyle w:val="StandardBullets0"/>
      </w:pPr>
      <w:r>
        <w:t>Is sensitive to the needs of others</w:t>
      </w:r>
    </w:p>
    <w:p w14:paraId="35D22530" w14:textId="77777777" w:rsidR="006D293E" w:rsidRPr="003B55F9" w:rsidRDefault="006D293E" w:rsidP="006D293E">
      <w:pPr>
        <w:rPr>
          <w:b/>
        </w:rPr>
      </w:pPr>
      <w:r w:rsidRPr="003B55F9">
        <w:rPr>
          <w:b/>
        </w:rPr>
        <w:t>Communication:</w:t>
      </w:r>
    </w:p>
    <w:p w14:paraId="59E96738" w14:textId="77777777" w:rsidR="006D293E" w:rsidRDefault="006D293E" w:rsidP="00C26868">
      <w:pPr>
        <w:pStyle w:val="StandardBullets0"/>
      </w:pPr>
      <w:r>
        <w:t>Sends email messages that are unclear</w:t>
      </w:r>
    </w:p>
    <w:p w14:paraId="6A29C5CE" w14:textId="77777777" w:rsidR="006D293E" w:rsidRPr="003B55F9" w:rsidRDefault="006D293E" w:rsidP="006D293E">
      <w:pPr>
        <w:rPr>
          <w:b/>
        </w:rPr>
      </w:pPr>
      <w:r w:rsidRPr="003B55F9">
        <w:rPr>
          <w:b/>
        </w:rPr>
        <w:t>Collaboration</w:t>
      </w:r>
    </w:p>
    <w:p w14:paraId="5F965058" w14:textId="77777777" w:rsidR="006D293E" w:rsidRDefault="006D293E" w:rsidP="00C26868">
      <w:pPr>
        <w:pStyle w:val="StandardBullets0"/>
      </w:pPr>
      <w:r>
        <w:t>Is easy to work with</w:t>
      </w:r>
    </w:p>
    <w:p w14:paraId="24951803" w14:textId="77777777" w:rsidR="006D293E" w:rsidRDefault="006D293E" w:rsidP="00C26868">
      <w:pPr>
        <w:pStyle w:val="StandardBullets0"/>
      </w:pPr>
      <w:r>
        <w:t>Builds collaboration</w:t>
      </w:r>
    </w:p>
    <w:p w14:paraId="06C6EEFB" w14:textId="77777777" w:rsidR="006D293E" w:rsidRPr="003B55F9" w:rsidRDefault="006D293E" w:rsidP="006D293E">
      <w:pPr>
        <w:rPr>
          <w:b/>
        </w:rPr>
      </w:pPr>
      <w:r w:rsidRPr="003B55F9">
        <w:rPr>
          <w:b/>
        </w:rPr>
        <w:t>Working under pressure</w:t>
      </w:r>
    </w:p>
    <w:p w14:paraId="18CAB607" w14:textId="77777777" w:rsidR="006D293E" w:rsidRDefault="006D293E" w:rsidP="00C26868">
      <w:pPr>
        <w:pStyle w:val="StandardBullets0"/>
      </w:pPr>
      <w:r>
        <w:t>Goes into high gear when the pressure is on</w:t>
      </w:r>
    </w:p>
    <w:p w14:paraId="33B5EFC7" w14:textId="77777777" w:rsidR="006D293E" w:rsidRDefault="006D293E" w:rsidP="00C26868">
      <w:pPr>
        <w:pStyle w:val="StandardBullets0"/>
      </w:pPr>
      <w:r>
        <w:t>Remains calm and steady under pressure</w:t>
      </w:r>
    </w:p>
    <w:p w14:paraId="65BC78D6" w14:textId="77777777" w:rsidR="006D293E" w:rsidRDefault="006D293E" w:rsidP="006D293E">
      <w:pPr>
        <w:rPr>
          <w:b/>
        </w:rPr>
      </w:pPr>
      <w:r>
        <w:rPr>
          <w:b/>
        </w:rPr>
        <w:t>Effort</w:t>
      </w:r>
    </w:p>
    <w:p w14:paraId="0A7497E4" w14:textId="77777777" w:rsidR="006D293E" w:rsidRDefault="006D293E" w:rsidP="00C26868">
      <w:pPr>
        <w:pStyle w:val="StandardBullets0"/>
      </w:pPr>
      <w:r>
        <w:t>Puts in extra time, energy, and effort to produce high quality work</w:t>
      </w:r>
    </w:p>
    <w:p w14:paraId="35F3B9C1" w14:textId="77777777" w:rsidR="006D293E" w:rsidRDefault="006D293E" w:rsidP="00C26868">
      <w:pPr>
        <w:pStyle w:val="StandardBullets0"/>
      </w:pPr>
      <w:r>
        <w:t>Is willing to go the extra mile for everyone</w:t>
      </w:r>
    </w:p>
    <w:p w14:paraId="6229F63B" w14:textId="77777777" w:rsidR="006D293E" w:rsidRDefault="006D293E" w:rsidP="006D293E">
      <w:pPr>
        <w:rPr>
          <w:b/>
        </w:rPr>
      </w:pPr>
      <w:r>
        <w:rPr>
          <w:b/>
        </w:rPr>
        <w:t>Initiative</w:t>
      </w:r>
    </w:p>
    <w:p w14:paraId="7ED81C75" w14:textId="77777777" w:rsidR="006D293E" w:rsidRDefault="006D293E" w:rsidP="00C26868">
      <w:pPr>
        <w:pStyle w:val="StandardBullets0"/>
      </w:pPr>
      <w:r>
        <w:t>Is reactive instead of proactive</w:t>
      </w:r>
    </w:p>
    <w:p w14:paraId="0329A5A3" w14:textId="154FFBFF" w:rsidR="006D293E" w:rsidRDefault="006D293E" w:rsidP="006D293E">
      <w:r>
        <w:t xml:space="preserve">Jenna reviews the feedback. She realises her key strengths, as others see them, include working well under pressure, taking pride and putting effort into her work, and building on the strengths of her team. </w:t>
      </w:r>
    </w:p>
    <w:p w14:paraId="11F44C8A" w14:textId="6569BA48" w:rsidR="006D293E" w:rsidRDefault="006D293E" w:rsidP="006D293E">
      <w:r>
        <w:t xml:space="preserve">She needs to work on the way she communicates with others and be more proactive in situations instead of reactive. </w:t>
      </w:r>
    </w:p>
    <w:bookmarkEnd w:id="6"/>
    <w:p w14:paraId="4B996AB2" w14:textId="0617E4EC" w:rsidR="006D293E" w:rsidRDefault="006D293E" w:rsidP="00AA02FB">
      <w:pPr>
        <w:pStyle w:val="Heading2"/>
        <w:rPr>
          <w:rFonts w:eastAsia="Times New Roman"/>
          <w:lang w:eastAsia="en-AU"/>
        </w:rPr>
      </w:pPr>
      <w:r w:rsidRPr="00633BD7">
        <w:rPr>
          <w:rFonts w:eastAsia="Times New Roman"/>
          <w:lang w:eastAsia="en-AU"/>
        </w:rPr>
        <w:t>Illustrative exampl</w:t>
      </w:r>
      <w:r w:rsidR="00B15AFF">
        <w:rPr>
          <w:rFonts w:eastAsia="Times New Roman"/>
          <w:lang w:eastAsia="en-AU"/>
        </w:rPr>
        <w:t>e</w:t>
      </w:r>
      <w:r w:rsidR="00181F9D">
        <w:rPr>
          <w:rStyle w:val="normaltextrun"/>
          <w:rFonts w:cs="Calibri Light"/>
        </w:rPr>
        <w:t xml:space="preserve"> – </w:t>
      </w:r>
      <w:r w:rsidRPr="00633BD7">
        <w:rPr>
          <w:rFonts w:eastAsia="Times New Roman"/>
          <w:lang w:eastAsia="en-AU"/>
        </w:rPr>
        <w:t>Promoting awareness in MPower108 </w:t>
      </w:r>
    </w:p>
    <w:p w14:paraId="1F2D0072" w14:textId="628662CA" w:rsidR="006D293E" w:rsidRPr="00C471F1" w:rsidRDefault="006D293E" w:rsidP="00C471F1">
      <w:pPr>
        <w:rPr>
          <w:lang w:eastAsia="en-AU"/>
        </w:rPr>
      </w:pPr>
      <w:r w:rsidRPr="00633BD7">
        <w:rPr>
          <w:lang w:eastAsia="en-AU"/>
        </w:rPr>
        <w:t>One of the Sydney Frontline Leader</w:t>
      </w:r>
      <w:r>
        <w:rPr>
          <w:lang w:eastAsia="en-AU"/>
        </w:rPr>
        <w:t>s</w:t>
      </w:r>
      <w:r w:rsidRPr="00633BD7">
        <w:rPr>
          <w:lang w:eastAsia="en-AU"/>
        </w:rPr>
        <w:t xml:space="preserve"> of MPower108, Jenna Kemp, had noticed that there was a division amongst her work team. After making </w:t>
      </w:r>
      <w:r w:rsidR="00C26868">
        <w:rPr>
          <w:lang w:eastAsia="en-AU"/>
        </w:rPr>
        <w:t>this</w:t>
      </w:r>
      <w:r w:rsidRPr="00633BD7">
        <w:rPr>
          <w:lang w:eastAsia="en-AU"/>
        </w:rPr>
        <w:t xml:space="preserve"> observation she noticed one of the new staff members,</w:t>
      </w:r>
      <w:r>
        <w:rPr>
          <w:lang w:eastAsia="en-AU"/>
        </w:rPr>
        <w:t xml:space="preserve"> </w:t>
      </w:r>
      <w:r w:rsidRPr="00633BD7">
        <w:rPr>
          <w:lang w:eastAsia="en-AU"/>
        </w:rPr>
        <w:t>David Dawson</w:t>
      </w:r>
      <w:r w:rsidR="00C26868">
        <w:rPr>
          <w:lang w:eastAsia="en-AU"/>
        </w:rPr>
        <w:t>,</w:t>
      </w:r>
      <w:r w:rsidRPr="00633BD7">
        <w:rPr>
          <w:lang w:eastAsia="en-AU"/>
        </w:rPr>
        <w:t xml:space="preserve"> had become quite withdrawn and was not making any attempt to mix with the team. Letty had taken the new recruit under their wing and now the two of them seemed to stick together. Jenna was in the middle of her Frontline Leader diversity and inclusion training, and she realised both Letty and the new team member David were quite shy </w:t>
      </w:r>
      <w:r w:rsidR="00C26868">
        <w:rPr>
          <w:lang w:eastAsia="en-AU"/>
        </w:rPr>
        <w:t xml:space="preserve">and </w:t>
      </w:r>
      <w:r w:rsidRPr="00633BD7">
        <w:rPr>
          <w:lang w:eastAsia="en-AU"/>
        </w:rPr>
        <w:t>nervous people. Jenna knew that Letty had an anxiety disorder and wondered if the two may have bonded over this. Jenna also wondered if this had isolated them from the rest of the team.</w:t>
      </w:r>
    </w:p>
    <w:p w14:paraId="1C76E1FE" w14:textId="61422711" w:rsidR="006D293E" w:rsidRDefault="006D293E" w:rsidP="00C471F1">
      <w:pPr>
        <w:rPr>
          <w:lang w:eastAsia="en-AU"/>
        </w:rPr>
      </w:pPr>
      <w:r w:rsidRPr="00633BD7">
        <w:rPr>
          <w:lang w:eastAsia="en-AU"/>
        </w:rPr>
        <w:t xml:space="preserve">Jenna took the two team mates aside and decided to have an informal chat with both about how they were feeling and about their integration with the rest of the team. Letty informed Jenna both suffered with the same anxiety disorder, and this made them worry about how they were being accepted into </w:t>
      </w:r>
      <w:r w:rsidRPr="00633BD7">
        <w:rPr>
          <w:lang w:eastAsia="en-AU"/>
        </w:rPr>
        <w:lastRenderedPageBreak/>
        <w:t>the team and that some “comments” had been made about them. When Jenna asked the two to repeat some of the comments being made, both teammates shared stories of being referred to as antisocial, stuck up or hopeless. They also shared</w:t>
      </w:r>
      <w:r w:rsidR="00C26868">
        <w:rPr>
          <w:lang w:eastAsia="en-AU"/>
        </w:rPr>
        <w:t xml:space="preserve"> that</w:t>
      </w:r>
      <w:r w:rsidRPr="00633BD7">
        <w:rPr>
          <w:lang w:eastAsia="en-AU"/>
        </w:rPr>
        <w:t xml:space="preserve"> the team were beginning to exclude them from any conversations</w:t>
      </w:r>
      <w:r w:rsidR="00C26868">
        <w:rPr>
          <w:lang w:eastAsia="en-AU"/>
        </w:rPr>
        <w:t>,</w:t>
      </w:r>
      <w:r w:rsidRPr="00633BD7">
        <w:rPr>
          <w:lang w:eastAsia="en-AU"/>
        </w:rPr>
        <w:t xml:space="preserve"> and one even declared they would not work with either of </w:t>
      </w:r>
      <w:r w:rsidR="00C26868">
        <w:rPr>
          <w:lang w:eastAsia="en-AU"/>
        </w:rPr>
        <w:t>them</w:t>
      </w:r>
      <w:r w:rsidRPr="00633BD7">
        <w:rPr>
          <w:lang w:eastAsia="en-AU"/>
        </w:rPr>
        <w:t>. Jenna discovered there was an issue in the team and that she needed to implement actions that would promote awareness and inclusion amongst the team.</w:t>
      </w:r>
    </w:p>
    <w:p w14:paraId="463A3BFB" w14:textId="0F33E1C1" w:rsidR="006D293E" w:rsidRPr="00C471F1" w:rsidRDefault="006D293E" w:rsidP="00C471F1">
      <w:pPr>
        <w:rPr>
          <w:lang w:eastAsia="en-AU"/>
        </w:rPr>
      </w:pPr>
      <w:r w:rsidRPr="00633BD7">
        <w:rPr>
          <w:lang w:eastAsia="en-AU"/>
        </w:rPr>
        <w:t>Jenna made a plan that ensured all staff and relevant personnel: </w:t>
      </w:r>
    </w:p>
    <w:p w14:paraId="431BE174" w14:textId="77777777" w:rsidR="006D293E" w:rsidRPr="00633BD7" w:rsidRDefault="006D293E" w:rsidP="006D293E">
      <w:pPr>
        <w:pStyle w:val="StandardBullets0"/>
        <w:rPr>
          <w:lang w:eastAsia="en-AU"/>
        </w:rPr>
      </w:pPr>
      <w:r w:rsidRPr="00633BD7">
        <w:rPr>
          <w:lang w:eastAsia="en-AU"/>
        </w:rPr>
        <w:t>were aware of expected behaviours, actions, and practices </w:t>
      </w:r>
    </w:p>
    <w:p w14:paraId="1FA4EDBE" w14:textId="77777777" w:rsidR="006D293E" w:rsidRPr="00633BD7" w:rsidRDefault="006D293E" w:rsidP="006D293E">
      <w:pPr>
        <w:pStyle w:val="StandardBullets0"/>
        <w:rPr>
          <w:lang w:eastAsia="en-AU"/>
        </w:rPr>
      </w:pPr>
      <w:r w:rsidRPr="00633BD7">
        <w:rPr>
          <w:lang w:eastAsia="en-AU"/>
        </w:rPr>
        <w:t>could understand the reasons for these expectations </w:t>
      </w:r>
    </w:p>
    <w:p w14:paraId="15415A42" w14:textId="77777777" w:rsidR="006D293E" w:rsidRPr="00633BD7" w:rsidRDefault="006D293E" w:rsidP="006D293E">
      <w:pPr>
        <w:pStyle w:val="StandardBullets0"/>
        <w:rPr>
          <w:lang w:eastAsia="en-AU"/>
        </w:rPr>
      </w:pPr>
      <w:r w:rsidRPr="00633BD7">
        <w:rPr>
          <w:lang w:eastAsia="en-AU"/>
        </w:rPr>
        <w:t>could understand how to apply these behaviours  </w:t>
      </w:r>
    </w:p>
    <w:p w14:paraId="07304D5A" w14:textId="77777777" w:rsidR="006D293E" w:rsidRPr="00633BD7" w:rsidRDefault="006D293E" w:rsidP="006D293E">
      <w:pPr>
        <w:pStyle w:val="StandardBullets0"/>
        <w:rPr>
          <w:lang w:eastAsia="en-AU"/>
        </w:rPr>
      </w:pPr>
      <w:r w:rsidRPr="00633BD7">
        <w:rPr>
          <w:lang w:eastAsia="en-AU"/>
        </w:rPr>
        <w:t>were provided with development opportunities to support their understanding and skills </w:t>
      </w:r>
    </w:p>
    <w:p w14:paraId="63143216" w14:textId="77777777" w:rsidR="006D293E" w:rsidRPr="00633BD7" w:rsidRDefault="006D293E" w:rsidP="006D293E">
      <w:pPr>
        <w:pStyle w:val="StandardBullets0"/>
        <w:rPr>
          <w:lang w:eastAsia="en-AU"/>
        </w:rPr>
      </w:pPr>
      <w:r w:rsidRPr="00633BD7">
        <w:rPr>
          <w:lang w:eastAsia="en-AU"/>
        </w:rPr>
        <w:t>had opportunities to measure the success of changed behaviours </w:t>
      </w:r>
    </w:p>
    <w:p w14:paraId="18D25F45" w14:textId="77777777" w:rsidR="006D293E" w:rsidRPr="00633BD7" w:rsidRDefault="006D293E" w:rsidP="006D293E">
      <w:pPr>
        <w:pStyle w:val="StandardBullets0"/>
        <w:rPr>
          <w:lang w:eastAsia="en-AU"/>
        </w:rPr>
      </w:pPr>
      <w:r w:rsidRPr="00633BD7">
        <w:rPr>
          <w:lang w:eastAsia="en-AU"/>
        </w:rPr>
        <w:t>were provided safe environments in which to discuss expectations and explore solutions where complex situations arise. </w:t>
      </w:r>
    </w:p>
    <w:p w14:paraId="599D9569" w14:textId="77FF83EE" w:rsidR="006D293E" w:rsidRDefault="006D293E" w:rsidP="00C471F1">
      <w:pPr>
        <w:rPr>
          <w:lang w:eastAsia="en-AU"/>
        </w:rPr>
      </w:pPr>
      <w:r w:rsidRPr="00633BD7">
        <w:rPr>
          <w:lang w:eastAsia="en-AU"/>
        </w:rPr>
        <w:t>The Frontline Leader would then provide feedback through team or individual meetings to allow continuous improvement of team development. </w:t>
      </w:r>
    </w:p>
    <w:p w14:paraId="20753707" w14:textId="5EDCF813" w:rsidR="004F2F65" w:rsidRDefault="004F2F65" w:rsidP="004F2F65">
      <w:pPr>
        <w:pStyle w:val="Heading2"/>
        <w:rPr>
          <w:rFonts w:eastAsia="Times New Roman"/>
          <w:lang w:eastAsia="en-AU"/>
        </w:rPr>
      </w:pPr>
      <w:r>
        <w:rPr>
          <w:rFonts w:eastAsia="Times New Roman"/>
          <w:lang w:eastAsia="en-AU"/>
        </w:rPr>
        <w:t>Illustrative example</w:t>
      </w:r>
      <w:r w:rsidR="00627169">
        <w:rPr>
          <w:rStyle w:val="normaltextrun"/>
          <w:rFonts w:cs="Calibri Light"/>
        </w:rPr>
        <w:t xml:space="preserve"> – </w:t>
      </w:r>
      <w:r>
        <w:rPr>
          <w:rFonts w:eastAsia="Times New Roman"/>
          <w:lang w:eastAsia="en-AU"/>
        </w:rPr>
        <w:t>Self-awareness</w:t>
      </w:r>
    </w:p>
    <w:p w14:paraId="0BA2DA88" w14:textId="41E1A279" w:rsidR="004F2F65" w:rsidRPr="00965BB8" w:rsidRDefault="004F2F65" w:rsidP="00C471F1">
      <w:r w:rsidRPr="00965BB8">
        <w:t>A Frontline Leader also needs to possess commercial acumen</w:t>
      </w:r>
      <w:r w:rsidR="00C26868">
        <w:t>,</w:t>
      </w:r>
      <w:r w:rsidRPr="00965BB8">
        <w:t xml:space="preserve"> and be task-focussed and outcomes-focussed. The disability sector attracts workers who are customer-focused, have an interest in helping people, are sympathetic, have patience and are positive and supportive. These two disparate sets of qualities for leaders can sometimes mean that Frontline Leaders can feel torn between priorities—people and relationships versus financial results.</w:t>
      </w:r>
    </w:p>
    <w:p w14:paraId="01A650C7" w14:textId="77777777" w:rsidR="004F2F65" w:rsidRPr="00965BB8" w:rsidRDefault="004F2F65" w:rsidP="00C471F1">
      <w:r w:rsidRPr="00965BB8">
        <w:t>At 29, Daniel, who had a background in business and finance, decided upon a career change and joined MPower108 where he quickly became a rising star. During his first six months as a frontline Worker, he quickly distinguished himself from many of his peers because he was particularly adept at spreadsheets and was very detailed-focused and financially-savvy. Daniel was consistently able to squeeze and save every dollar he could find when facilitating customers’ NDIS plans. His task-oriented, fast-paced, corporate style did not go unnoticed, and within two years he was promoted. As a Frontline Leader he managed people in the same way he managed tasks. His pacesetting, somewhat detached corporate style worked well with the high-performing, self-starting members of his team, but he became quickly irritated and impatient with his Workers who worked at a slower pace or had less financial acumen. The more he pushed them, the more resistance he faced when his priority was the bottom line. His impatience usually revealed itself in a demanding tone of voice: ‘I don’t care what it takes. Just do it!’</w:t>
      </w:r>
    </w:p>
    <w:p w14:paraId="6475A3B2" w14:textId="38DA6828" w:rsidR="004F2F65" w:rsidRPr="00965BB8" w:rsidRDefault="004F2F65" w:rsidP="00C471F1">
      <w:r>
        <w:t xml:space="preserve">A few workers felt so disrespected and intimidated by Daniel’s managerial style that they went to Human Resources to discuss the situation. On several occasions Daniel was given feedback about his style, but rather than accepting the feedback, he often became defensive. Daniel was given a tremendous opportunity to develop his self-awareness through feedback and, from this, to make changes through self-management. Instead, he made excuses. ‘That’s just the way I am. It is how I am </w:t>
      </w:r>
      <w:r>
        <w:lastRenderedPageBreak/>
        <w:t>hard-wired. You can’t expect me to change who I am.’ What Daniel was saying in effect was, ‘This is not what I choose. This is who I am.’ Daniel lost his job with MPower108.</w:t>
      </w:r>
    </w:p>
    <w:p w14:paraId="0352696B" w14:textId="0822D9FF" w:rsidR="004F2F65" w:rsidRPr="004F2F65" w:rsidRDefault="004F2F65" w:rsidP="00C471F1">
      <w:pPr>
        <w:rPr>
          <w:lang w:eastAsia="en-AU"/>
        </w:rPr>
      </w:pPr>
      <w:r>
        <w:rPr>
          <w:lang w:eastAsia="en-AU"/>
        </w:rPr>
        <w:t>In the end</w:t>
      </w:r>
      <w:r w:rsidR="00C26868">
        <w:rPr>
          <w:lang w:eastAsia="en-AU"/>
        </w:rPr>
        <w:t>,</w:t>
      </w:r>
      <w:r>
        <w:rPr>
          <w:lang w:eastAsia="en-AU"/>
        </w:rPr>
        <w:t xml:space="preserve"> Daniel’s personal behaviours did not cost him his job. His lack of self-awareness did. He was unwilling to acknowledge the effect his behaviour had on his team and adjust it accordingly.</w:t>
      </w:r>
    </w:p>
    <w:p w14:paraId="0FF881D4" w14:textId="6EB100B9" w:rsidR="006D293E" w:rsidRDefault="001871A8" w:rsidP="001871A8">
      <w:pPr>
        <w:pStyle w:val="Heading2"/>
      </w:pPr>
      <w:r>
        <w:t>Illustrative example</w:t>
      </w:r>
      <w:r w:rsidR="00627169">
        <w:rPr>
          <w:rStyle w:val="normaltextrun"/>
          <w:rFonts w:cs="Calibri Light"/>
        </w:rPr>
        <w:t xml:space="preserve"> – </w:t>
      </w:r>
      <w:r>
        <w:t>Team cohesion</w:t>
      </w:r>
    </w:p>
    <w:p w14:paraId="61C3D9E9" w14:textId="77777777" w:rsidR="001871A8" w:rsidRDefault="001871A8" w:rsidP="00414666">
      <w:r>
        <w:t xml:space="preserve">Liam is the Frontline Leader of MPower108’s Brisbane centre. Recently the Senior Centre Manager, Leo, brought to his attention a complaint sent through MPower108’s website from the carer of a client who had previously asked for a different support worker to be appointed to provide the necessary services. The carer had been waiting for over a month and was unhappy with the delay in response. </w:t>
      </w:r>
    </w:p>
    <w:p w14:paraId="318BA1E0" w14:textId="77777777" w:rsidR="001871A8" w:rsidRDefault="001871A8" w:rsidP="00414666">
      <w:r>
        <w:t>Liam checked the feedback and complaints register and nothing was logged. He spoke to the Team Leader, Peter, and discovered he had logged the complaint on the old register. An email was sent with a policy and procedure update six weeks ago and Peter confessed he had probably missed the email advice.</w:t>
      </w:r>
    </w:p>
    <w:p w14:paraId="54CDED3C" w14:textId="77777777" w:rsidR="001871A8" w:rsidRDefault="001871A8" w:rsidP="00414666">
      <w:r>
        <w:t>The client’s current support worker, Rajesh, now tells Liam he has often thought the client would be better served by a female support worker. During Raj’s last shift the client threatened to strike him. The client’s carer had asked Raj if changing support workers would disadvantage the client. Raj said it wouldn’t but did not tell anyone about the conversation. He was afraid if he mentioned it to anyone, including the next support worker on handover, he could lose his job.</w:t>
      </w:r>
    </w:p>
    <w:p w14:paraId="7B12EEFC" w14:textId="77777777" w:rsidR="001871A8" w:rsidRDefault="001871A8" w:rsidP="001871A8">
      <w:r>
        <w:t>This situation happens all too often in teams where individuals operate independently of each other. Liam calls an all team meeting. He plans the meeting carefully, conscious that, while team members haven’t followed communication procedures, this is not about placing blame and making accusations.</w:t>
      </w:r>
    </w:p>
    <w:p w14:paraId="206731BC" w14:textId="2AC1F5BE" w:rsidR="001871A8" w:rsidRDefault="001871A8" w:rsidP="001871A8">
      <w:r>
        <w:t>Liam sets some ground rules at the beginning of the meeting to create an inclusive, supportive environment in which team members can express their views without being judged or interrupted. As he shares the complaint received, Liam listens carefully to the feedback from his team. Liam wants to know how he can support his team better in following procedures and the barriers they face in doing so.  It is only when team members feel comfortable and trust that Liam won’t blame or judge them, that Liam can reiterate his, and MPower108’s expectations of how the team should be performing.</w:t>
      </w:r>
    </w:p>
    <w:p w14:paraId="01FEE195" w14:textId="2FC3722A" w:rsidR="004F2F65" w:rsidRDefault="001871A8" w:rsidP="004F2F65">
      <w:r>
        <w:t>Liam also plans to have private discussions with Peter about his work tasks and discuss changes to ensure important emails aren’t overlooked. He also resolves to develop a closer working relationship with Raj to increase trust, honesty and open communication.</w:t>
      </w:r>
    </w:p>
    <w:p w14:paraId="69177926" w14:textId="17432654" w:rsidR="001D1EBA" w:rsidRDefault="001D1EBA" w:rsidP="001D1EBA">
      <w:pPr>
        <w:pStyle w:val="Heading2"/>
      </w:pPr>
      <w:r>
        <w:t>Illustrative example</w:t>
      </w:r>
      <w:r w:rsidR="00627169">
        <w:rPr>
          <w:rStyle w:val="normaltextrun"/>
          <w:rFonts w:cs="Calibri Light"/>
        </w:rPr>
        <w:t xml:space="preserve"> – </w:t>
      </w:r>
      <w:r>
        <w:t>Personal development needs of staff</w:t>
      </w:r>
    </w:p>
    <w:p w14:paraId="7CFAB9A6" w14:textId="6DFD4686" w:rsidR="001D1EBA" w:rsidRDefault="001D1EBA" w:rsidP="001D1EBA">
      <w:r>
        <w:t>One of Brisbane Frontline Leader</w:t>
      </w:r>
      <w:r w:rsidR="007D5222">
        <w:t>s</w:t>
      </w:r>
      <w:r>
        <w:t xml:space="preserve">, Liam’s actions from a </w:t>
      </w:r>
      <w:proofErr w:type="gramStart"/>
      <w:r>
        <w:t>recent operational plan review meetings</w:t>
      </w:r>
      <w:proofErr w:type="gramEnd"/>
      <w:r>
        <w:t xml:space="preserve"> was to conduct an official performance review for Darren, who has been working for MPower108 for three months. </w:t>
      </w:r>
    </w:p>
    <w:p w14:paraId="39B117C1" w14:textId="5F4AEB61" w:rsidR="001D1EBA" w:rsidRDefault="001D1EBA" w:rsidP="001D1EBA">
      <w:r>
        <w:t xml:space="preserve">Following a briefing from Team Leader, Amie, Liam arranges a meeting with Darren, during which they discuss his performance. Liam wants to know if Darren is enjoying his work and his team, and to find out areas requiring improvement so they can both plan to address them. He reviews the </w:t>
      </w:r>
      <w:r>
        <w:rPr>
          <w:i/>
        </w:rPr>
        <w:t>MPower108 Employee performance management policy and procedure</w:t>
      </w:r>
      <w:r>
        <w:t xml:space="preserve"> before meeting with Darren.</w:t>
      </w:r>
    </w:p>
    <w:p w14:paraId="59E92A18" w14:textId="5F2DF197" w:rsidR="001D1EBA" w:rsidRDefault="001D1EBA" w:rsidP="001D1EBA">
      <w:r>
        <w:lastRenderedPageBreak/>
        <w:t>Darren admits he is still finding his place in the team. He is used to working on his own and it’s difficult for him to ask for help or accommodate team members. He cares a great deal about his clients, is empathetic, and wants to provide them with the best personalised service. In his previous role he worked in a different area of disability services and</w:t>
      </w:r>
      <w:r w:rsidR="007D5222">
        <w:t xml:space="preserve"> now</w:t>
      </w:r>
      <w:r>
        <w:t xml:space="preserve"> struggles in knowing who to use in MPower108’s large referral network for his clients, and when.</w:t>
      </w:r>
    </w:p>
    <w:p w14:paraId="6100B288" w14:textId="2A15D352" w:rsidR="001D1EBA" w:rsidRDefault="001D1EBA" w:rsidP="001D1EBA">
      <w:r>
        <w:t>Liam knows Amie is still learning about local referral networks herself, as she recently from the Melbourne centre. Could Liam ask another experienced Worker in the team to coach Darren? How will this help Darren to feel more accepting of the team, and his part in it? How will Amie and Liam monitor Darren’s progress?</w:t>
      </w:r>
    </w:p>
    <w:p w14:paraId="2258C1B7" w14:textId="687774FB" w:rsidR="0013665C" w:rsidRDefault="0013665C" w:rsidP="0013665C">
      <w:pPr>
        <w:pStyle w:val="Heading2"/>
      </w:pPr>
      <w:r>
        <w:t>Illustrative example</w:t>
      </w:r>
      <w:r w:rsidR="00627169">
        <w:rPr>
          <w:rStyle w:val="normaltextrun"/>
          <w:rFonts w:cs="Calibri Light"/>
        </w:rPr>
        <w:t xml:space="preserve"> – </w:t>
      </w:r>
      <w:r>
        <w:t>Developing leaders at MPower108</w:t>
      </w:r>
    </w:p>
    <w:p w14:paraId="240CACF7" w14:textId="79C178BC" w:rsidR="0013665C" w:rsidRDefault="0013665C" w:rsidP="0013665C">
      <w:r w:rsidRPr="005C4E2B">
        <w:t xml:space="preserve">Jenna had been promoted to a Frontline Leader in the Sydney MPower108 branch which was very exciting. In this role she will be overseeing a 10 bed </w:t>
      </w:r>
      <w:r w:rsidR="007D5222">
        <w:t>Supported Independent Living (SIL) service, p</w:t>
      </w:r>
      <w:r w:rsidRPr="005C4E2B">
        <w:t>roviding serviced independent living for those with disabilities in the Central Sydney region. The SIL has one permanent EN, Ashley, and four casual staff</w:t>
      </w:r>
      <w:r w:rsidR="007D5222">
        <w:t>,</w:t>
      </w:r>
      <w:r w:rsidRPr="005C4E2B">
        <w:t xml:space="preserve"> Jo, John, Tilly and Stacey. The SIL  provides daytime services for NDIS customers who live there full time and are reasonably self-sufficient for those with low care needs. Jenna has worked in the organisation for the past five years and ha</w:t>
      </w:r>
      <w:r w:rsidR="007D5222">
        <w:t xml:space="preserve">s </w:t>
      </w:r>
      <w:r w:rsidRPr="005C4E2B">
        <w:t xml:space="preserve">discussed many plans for its future growth with her Centre Manager, Tammy White. </w:t>
      </w:r>
    </w:p>
    <w:p w14:paraId="2F8E8622" w14:textId="0D41670F" w:rsidR="0013665C" w:rsidRDefault="0013665C" w:rsidP="0013665C">
      <w:r w:rsidRPr="005C4E2B">
        <w:t>One of Jenna’s responsibilities</w:t>
      </w:r>
      <w:r w:rsidR="007D5222">
        <w:t>,</w:t>
      </w:r>
      <w:r w:rsidRPr="005C4E2B">
        <w:t xml:space="preserve"> which she had not previously considered</w:t>
      </w:r>
      <w:r w:rsidR="007D5222">
        <w:t>,</w:t>
      </w:r>
      <w:r w:rsidRPr="005C4E2B">
        <w:t xml:space="preserve"> was to identify team members who would meet MPower108’s requirement for internal promotion and succession. Jenna referred to the MPower108 roles and responsibilities and the MPower108 position descriptions for both DSW and Frontline Leaders.  She created a list of additional skills and knowledge criteria each Worker would need to possess to also become future Frontline Leaders at MPower108.</w:t>
      </w:r>
    </w:p>
    <w:p w14:paraId="4C5A0488" w14:textId="410CF237" w:rsidR="001D1EBA" w:rsidRDefault="001D1EBA" w:rsidP="001D1EBA">
      <w:pPr>
        <w:pStyle w:val="Heading2"/>
      </w:pPr>
      <w:r>
        <w:t>Illustrative example</w:t>
      </w:r>
      <w:r w:rsidR="00627169">
        <w:rPr>
          <w:rStyle w:val="normaltextrun"/>
          <w:rFonts w:cs="Calibri Light"/>
        </w:rPr>
        <w:t xml:space="preserve"> – </w:t>
      </w:r>
      <w:r w:rsidR="0013665C">
        <w:t>Prioritise tasks</w:t>
      </w:r>
    </w:p>
    <w:p w14:paraId="22943049" w14:textId="77777777" w:rsidR="001D1EBA" w:rsidRPr="00446D15" w:rsidRDefault="001D1EBA" w:rsidP="001D1EBA">
      <w:r w:rsidRPr="00446D15">
        <w:t>In Rodney’s role as Frontline Leader there have been several issues which have come to light. He needs to start thinking about these and how to rectify each of them. Tammy, the Centre Manager forwards him a customer feedback report from the previous three months, and the issues outlined include:</w:t>
      </w:r>
    </w:p>
    <w:p w14:paraId="2A0D1BF0" w14:textId="211B6618" w:rsidR="001D1EBA" w:rsidRPr="00446D15" w:rsidRDefault="001D1EBA" w:rsidP="001D1EBA">
      <w:pPr>
        <w:pStyle w:val="StandardBullets0"/>
      </w:pPr>
      <w:r w:rsidRPr="00446D15">
        <w:t>staff always seem to</w:t>
      </w:r>
      <w:r w:rsidR="007D5222">
        <w:t>o</w:t>
      </w:r>
      <w:r w:rsidRPr="00446D15">
        <w:t xml:space="preserve"> “busy” to respond to customer calls for assistance</w:t>
      </w:r>
    </w:p>
    <w:p w14:paraId="53F5A199" w14:textId="77777777" w:rsidR="001D1EBA" w:rsidRPr="00446D15" w:rsidRDefault="001D1EBA" w:rsidP="001D1EBA">
      <w:pPr>
        <w:pStyle w:val="StandardBullets0"/>
      </w:pPr>
      <w:r w:rsidRPr="00446D15">
        <w:t>staff are unfriendly and seem agitated when assisting customers with activities</w:t>
      </w:r>
    </w:p>
    <w:p w14:paraId="11455B81" w14:textId="77777777" w:rsidR="001D1EBA" w:rsidRPr="00446D15" w:rsidRDefault="001D1EBA" w:rsidP="001D1EBA">
      <w:pPr>
        <w:pStyle w:val="StandardBullets0"/>
      </w:pPr>
      <w:r w:rsidRPr="00446D15">
        <w:t xml:space="preserve">the wrong medication for two patients has been administered twice </w:t>
      </w:r>
    </w:p>
    <w:p w14:paraId="2CD40D13" w14:textId="77777777" w:rsidR="001D1EBA" w:rsidRPr="00446D15" w:rsidRDefault="001D1EBA" w:rsidP="001D1EBA">
      <w:pPr>
        <w:pStyle w:val="StandardBullets0"/>
      </w:pPr>
      <w:r w:rsidRPr="00446D15">
        <w:t>customers feel there are not enough activities being run and are getting bored</w:t>
      </w:r>
    </w:p>
    <w:p w14:paraId="5E0667FE" w14:textId="332870AD" w:rsidR="001D1EBA" w:rsidRPr="00446D15" w:rsidRDefault="001D1EBA" w:rsidP="001D1EBA">
      <w:pPr>
        <w:pStyle w:val="StandardBullets0"/>
      </w:pPr>
      <w:r w:rsidRPr="00446D15">
        <w:t>the kitchen and activities area are always a mess</w:t>
      </w:r>
      <w:r w:rsidR="007D5222">
        <w:t>.</w:t>
      </w:r>
    </w:p>
    <w:p w14:paraId="36D0702A" w14:textId="64954392" w:rsidR="001D1EBA" w:rsidRPr="00446D15" w:rsidRDefault="001D1EBA" w:rsidP="001D1EBA">
      <w:r w:rsidRPr="00446D15">
        <w:t>The team at the hub include two fulltime staff (Mark and Josie)</w:t>
      </w:r>
      <w:r w:rsidR="007D5222">
        <w:t xml:space="preserve"> </w:t>
      </w:r>
      <w:r w:rsidRPr="00446D15">
        <w:t xml:space="preserve">and three casual staff (Violet, Rob and Carmel). The full-time staff are both nurses, Mark is a registered nurse, and Josie is an enrolled nurse. All the part time staff have completed their </w:t>
      </w:r>
      <w:r w:rsidR="007D5222">
        <w:t>C</w:t>
      </w:r>
      <w:r w:rsidRPr="00446D15">
        <w:t xml:space="preserve">ertificate 3 in </w:t>
      </w:r>
      <w:r w:rsidR="007D5222">
        <w:t>I</w:t>
      </w:r>
      <w:r w:rsidRPr="00446D15">
        <w:t xml:space="preserve">ndividual </w:t>
      </w:r>
      <w:r w:rsidR="007D5222">
        <w:t>S</w:t>
      </w:r>
      <w:r w:rsidRPr="00446D15">
        <w:t>upport. Carmel has also completed a WHS course and is the hub</w:t>
      </w:r>
      <w:r w:rsidR="007D5222">
        <w:t>’</w:t>
      </w:r>
      <w:r w:rsidRPr="00446D15">
        <w:t>s WHS officer. Rob was a previous cleaner and cook so loves to get into the kitchen</w:t>
      </w:r>
      <w:r w:rsidR="007D5222">
        <w:t>,</w:t>
      </w:r>
      <w:r w:rsidRPr="00446D15">
        <w:t xml:space="preserve"> while Violet loves to entertain the customers with lots of anecdotes and stories. All staff have been in the hub, for over 6 months.</w:t>
      </w:r>
    </w:p>
    <w:p w14:paraId="756BBC84" w14:textId="77777777" w:rsidR="001D1EBA" w:rsidRDefault="001D1EBA" w:rsidP="001D1EBA">
      <w:pPr>
        <w:rPr>
          <w:rFonts w:ascii="Segoe UI" w:hAnsi="Segoe UI" w:cs="Segoe UI"/>
          <w:sz w:val="18"/>
          <w:szCs w:val="18"/>
          <w:lang w:eastAsia="en-AU"/>
        </w:rPr>
      </w:pPr>
      <w:r w:rsidRPr="00446D15">
        <w:lastRenderedPageBreak/>
        <w:t>Rodney needs to decide how to rectify each issue, which are a higher priority and when rectifying,  who would be the best person to allocate each task to.</w:t>
      </w:r>
    </w:p>
    <w:p w14:paraId="2EAF9FDA" w14:textId="449D753E" w:rsidR="001D1EBA" w:rsidRDefault="006E2CD6" w:rsidP="006E2CD6">
      <w:pPr>
        <w:pStyle w:val="Heading2"/>
      </w:pPr>
      <w:r>
        <w:t>Illustrative example</w:t>
      </w:r>
      <w:r w:rsidR="00627169">
        <w:rPr>
          <w:rStyle w:val="normaltextrun"/>
          <w:rFonts w:cs="Calibri Light"/>
        </w:rPr>
        <w:t xml:space="preserve"> – </w:t>
      </w:r>
      <w:r>
        <w:t>Prioritisation in decision making</w:t>
      </w:r>
    </w:p>
    <w:p w14:paraId="072D933A" w14:textId="77777777" w:rsidR="006E2CD6" w:rsidRPr="0055054E" w:rsidRDefault="006E2CD6" w:rsidP="006E2CD6">
      <w:r w:rsidRPr="0055054E">
        <w:t>In Rodney’s role as Frontline Leader there are constantly issues which come to light. As they come through, Rodney needs to start thinking about how to rectify each of them in order of most important to least important. On Monday, his manager Tammy, forwards him an email outlining the following issues for the week:</w:t>
      </w:r>
    </w:p>
    <w:p w14:paraId="7A75C4F3" w14:textId="478F30B8" w:rsidR="006E2CD6" w:rsidRPr="0055054E" w:rsidRDefault="006E2CD6" w:rsidP="006E2CD6">
      <w:pPr>
        <w:pStyle w:val="StandardBullets0"/>
      </w:pPr>
      <w:r w:rsidRPr="0055054E">
        <w:t>staff have not turned up to a customer’s houses over the weekend, one customer is quite ill</w:t>
      </w:r>
    </w:p>
    <w:p w14:paraId="131196EA" w14:textId="77777777" w:rsidR="006E2CD6" w:rsidRPr="0055054E" w:rsidRDefault="006E2CD6" w:rsidP="006E2CD6">
      <w:pPr>
        <w:pStyle w:val="StandardBullets0"/>
      </w:pPr>
      <w:r w:rsidRPr="0055054E">
        <w:t>two staff have called in sick this morning</w:t>
      </w:r>
    </w:p>
    <w:p w14:paraId="24D75392" w14:textId="77777777" w:rsidR="006E2CD6" w:rsidRPr="0055054E" w:rsidRDefault="006E2CD6" w:rsidP="006E2CD6">
      <w:pPr>
        <w:pStyle w:val="StandardBullets0"/>
      </w:pPr>
      <w:r w:rsidRPr="0055054E">
        <w:t>the company car will be getting its annual service so will not be available</w:t>
      </w:r>
    </w:p>
    <w:p w14:paraId="73ADC33B" w14:textId="77777777" w:rsidR="006E2CD6" w:rsidRPr="0055054E" w:rsidRDefault="006E2CD6" w:rsidP="006E2CD6">
      <w:pPr>
        <w:pStyle w:val="StandardBullets0"/>
      </w:pPr>
      <w:r w:rsidRPr="0055054E">
        <w:t>there are two new customers starting at the SIL on Tuesday</w:t>
      </w:r>
    </w:p>
    <w:p w14:paraId="6C279B4D" w14:textId="5B4CE6B9" w:rsidR="006E2CD6" w:rsidRPr="0055054E" w:rsidRDefault="006E2CD6" w:rsidP="006E2CD6">
      <w:pPr>
        <w:pStyle w:val="StandardBullets0"/>
      </w:pPr>
      <w:r w:rsidRPr="0055054E">
        <w:t>there is a new staff member starting on Thursday</w:t>
      </w:r>
      <w:r w:rsidR="007D5222">
        <w:t>.</w:t>
      </w:r>
    </w:p>
    <w:p w14:paraId="467DD654" w14:textId="494EEA31" w:rsidR="006E2CD6" w:rsidRDefault="006E2CD6" w:rsidP="006E2CD6">
      <w:r w:rsidRPr="0055054E">
        <w:t xml:space="preserve">Rodney knows that customer and staff safety is paramount so the issues relating to customers is the highest priority. He sets about gathering information regarding the situation so he can decide on how to rectify the situation. </w:t>
      </w:r>
    </w:p>
    <w:p w14:paraId="737B379C" w14:textId="270F407C" w:rsidR="008C7950" w:rsidRDefault="008C7950" w:rsidP="008C7950">
      <w:pPr>
        <w:pStyle w:val="Heading2"/>
      </w:pPr>
      <w:r>
        <w:t>Illustrative example</w:t>
      </w:r>
      <w:r w:rsidR="00627169">
        <w:rPr>
          <w:rStyle w:val="normaltextrun"/>
          <w:rFonts w:cs="Calibri Light"/>
        </w:rPr>
        <w:t xml:space="preserve"> – </w:t>
      </w:r>
      <w:r>
        <w:t>Meet staff needs</w:t>
      </w:r>
    </w:p>
    <w:p w14:paraId="7585077D" w14:textId="303C25EB" w:rsidR="008C7950" w:rsidRPr="00996013" w:rsidRDefault="008C7950" w:rsidP="008C7950">
      <w:r>
        <w:t>Ella</w:t>
      </w:r>
      <w:r w:rsidRPr="00996013">
        <w:t xml:space="preserve"> </w:t>
      </w:r>
      <w:r>
        <w:t xml:space="preserve">was </w:t>
      </w:r>
      <w:r w:rsidRPr="00996013">
        <w:t xml:space="preserve">a new </w:t>
      </w:r>
      <w:r>
        <w:t xml:space="preserve">MPower108 Frontline Leader in the Melbourne centre. Her team member, </w:t>
      </w:r>
      <w:r w:rsidRPr="00996013">
        <w:t>Geoff</w:t>
      </w:r>
      <w:r w:rsidR="007D5222">
        <w:t>,</w:t>
      </w:r>
      <w:r w:rsidRPr="00996013">
        <w:t xml:space="preserve"> ha</w:t>
      </w:r>
      <w:r>
        <w:t>d</w:t>
      </w:r>
      <w:r w:rsidRPr="00996013">
        <w:t xml:space="preserve"> just been through a divorce, was quite emotionally drained and easily flew off the handl</w:t>
      </w:r>
      <w:r>
        <w:t>e</w:t>
      </w:r>
      <w:r w:rsidRPr="00996013">
        <w:t xml:space="preserve">. As he was also financially burdened he was </w:t>
      </w:r>
      <w:r>
        <w:t>often</w:t>
      </w:r>
      <w:r w:rsidRPr="00996013">
        <w:t xml:space="preserve"> anxious and quick to see the negatives in all situations</w:t>
      </w:r>
      <w:r>
        <w:t xml:space="preserve">, where </w:t>
      </w:r>
      <w:r w:rsidRPr="00996013">
        <w:t>he</w:t>
      </w:r>
      <w:r>
        <w:t>’d previously had a positive attitude</w:t>
      </w:r>
      <w:r w:rsidRPr="00996013">
        <w:t xml:space="preserve">. It was time for a performance review and </w:t>
      </w:r>
      <w:r>
        <w:t>Ella</w:t>
      </w:r>
      <w:r w:rsidRPr="00996013">
        <w:t xml:space="preserve"> was dreading calling Geoff in to discuss his slow work standards and non-compliance with some new quality issues. Before the meeting </w:t>
      </w:r>
      <w:r>
        <w:t>Ella</w:t>
      </w:r>
      <w:r w:rsidRPr="00996013">
        <w:t xml:space="preserve"> was careful to make notes of what she wanted to discuss, and had all facts and figures at her disposal. </w:t>
      </w:r>
    </w:p>
    <w:p w14:paraId="0B7D2EA4" w14:textId="77777777" w:rsidR="008C7950" w:rsidRPr="00996013" w:rsidRDefault="008C7950" w:rsidP="008C7950">
      <w:r w:rsidRPr="00996013">
        <w:t xml:space="preserve">When she called him in she could see that Geoff was in no fit state to discuss his work situation and then spent the hour allowing him to talk about his personal issues. Whilst the decision to postpone his performance review was another delay in her work, she felt that the time they spent sharing </w:t>
      </w:r>
      <w:r>
        <w:t>Geoff’s</w:t>
      </w:r>
      <w:r w:rsidRPr="00996013">
        <w:t xml:space="preserve"> problem was well worth it. Even though </w:t>
      </w:r>
      <w:r>
        <w:t>Ella</w:t>
      </w:r>
      <w:r w:rsidRPr="00996013">
        <w:t xml:space="preserve"> hadn’t felt that comfortable talking on a personal level with him before, the hour passed quickly and she felt that the relationship had improved between the two of them</w:t>
      </w:r>
      <w:r>
        <w:t>.</w:t>
      </w:r>
    </w:p>
    <w:p w14:paraId="5C72F02A" w14:textId="10E6EC40" w:rsidR="008C7950" w:rsidRDefault="008C7950" w:rsidP="008C7950">
      <w:r w:rsidRPr="002C3159">
        <w:t xml:space="preserve">It is important to be open and willing to explore feelings. Exploring feelings requires you to acknowledge when another person is angry or annoyed, sad or frustrated, and the reasons behind them. Being willing to explore feelings means that you are more likely to identify the really important issue, and then move to solving it. </w:t>
      </w:r>
    </w:p>
    <w:p w14:paraId="06021E1B" w14:textId="47BAAA9A" w:rsidR="00A04B22" w:rsidRDefault="00A04B22" w:rsidP="00A04B22">
      <w:pPr>
        <w:pStyle w:val="Heading2"/>
      </w:pPr>
      <w:bookmarkStart w:id="7" w:name="_Hlk108784309"/>
      <w:r>
        <w:t>Illustrative example</w:t>
      </w:r>
      <w:r w:rsidR="00627169">
        <w:rPr>
          <w:rStyle w:val="normaltextrun"/>
          <w:rFonts w:cs="Calibri Light"/>
        </w:rPr>
        <w:t xml:space="preserve"> – </w:t>
      </w:r>
      <w:r>
        <w:t>Build awareness</w:t>
      </w:r>
      <w:r w:rsidR="002456D1">
        <w:t xml:space="preserve"> of workloads</w:t>
      </w:r>
    </w:p>
    <w:p w14:paraId="513035E3" w14:textId="0E8772A1" w:rsidR="002456D1" w:rsidRDefault="00A04B22" w:rsidP="00A04B22">
      <w:r>
        <w:t>MPower108 Frontline Leader, Liam</w:t>
      </w:r>
      <w:r w:rsidR="007D5222">
        <w:t>,</w:t>
      </w:r>
      <w:r w:rsidR="0015292A">
        <w:t xml:space="preserve"> has found himself doing </w:t>
      </w:r>
      <w:r w:rsidR="002456D1">
        <w:t xml:space="preserve">increasingly </w:t>
      </w:r>
      <w:r w:rsidR="0015292A">
        <w:t>more of his team leader, Peter Perry</w:t>
      </w:r>
      <w:r w:rsidR="002456D1">
        <w:t>’s tasks. Peter was a highly capable disability support worker who was promoted to team leader three months ago. Recently a shift at Brisbane’s hub centre was left short-staffed because Peter made a rostering error.</w:t>
      </w:r>
    </w:p>
    <w:p w14:paraId="512708F9" w14:textId="2F764468" w:rsidR="002456D1" w:rsidRDefault="006D63A9" w:rsidP="00A04B22">
      <w:r>
        <w:lastRenderedPageBreak/>
        <w:t>Liam schedules a meeting with Peter, during which Peter confesses he feels overwhelmed with the tasks of a team leader. As a DSW he never had to learn a new rostering system or deal with a mountain of daily emails. He says he misses when his work was just about the customer.</w:t>
      </w:r>
    </w:p>
    <w:p w14:paraId="672B19CD" w14:textId="4BCEC104" w:rsidR="006D63A9" w:rsidRDefault="006D63A9" w:rsidP="00A04B22">
      <w:r>
        <w:t xml:space="preserve">Liam realises he’s not offered the level of support Peter needed in the new role. Completing some of Peter’s tasks for him was not a solution. </w:t>
      </w:r>
    </w:p>
    <w:p w14:paraId="55CF87F9" w14:textId="46182407" w:rsidR="006D63A9" w:rsidRDefault="006D63A9" w:rsidP="00A04B22">
      <w:r>
        <w:t xml:space="preserve">Liam and Peter analyse the tasks Peter </w:t>
      </w:r>
      <w:r w:rsidR="005E0AFB">
        <w:t>was responsible for over the last couple of weeks. It seems Peter was spending most of his shift with Hub customers when the Hub was already fully staffed. This came at the expense of other critical tasks, such as checking the roster was completely correct before making it available to staff.</w:t>
      </w:r>
    </w:p>
    <w:p w14:paraId="272B028D" w14:textId="31E8305C" w:rsidR="005E0AFB" w:rsidRDefault="005E0AFB" w:rsidP="00A04B22">
      <w:r>
        <w:t xml:space="preserve">Liam uses the Team Leader position description to remind Peter of his core responsibilities and how easy it is to focus on what you’re familiar with, and good at, instead of developing important new skills. When Peter feels overwhelmed he returns to performing tasks of his last role. While dealing with customers is core to the organisation, Peter can better serve them now by ensuring optimal staff-customer ratios are maintained </w:t>
      </w:r>
      <w:r w:rsidR="00D44838">
        <w:t>with an error free roster.</w:t>
      </w:r>
    </w:p>
    <w:p w14:paraId="3394064D" w14:textId="2CFD3BB9" w:rsidR="00D44838" w:rsidRDefault="00D44838" w:rsidP="00A04B22">
      <w:r>
        <w:t>Liam and Peter look through Peter’s substantial email inbox. Liam shows Peter how to organise emails in folders and they discuss the need to allocate time each day to sort through emails, particularly important procedural notifications. Peter decides the first hour of his day can be spent doing this, reducing time spent in the Hub. Liam reminds Peter he is still free to interact with customers and should be mindful of when it becomes an avoidance measure.</w:t>
      </w:r>
    </w:p>
    <w:p w14:paraId="09E8FD2E" w14:textId="4826C2D5" w:rsidR="00D44838" w:rsidRDefault="00D44838" w:rsidP="00A04B22">
      <w:r>
        <w:t>Liam knows a team leader in the Sydney centre is particularly adept at using the rostering system and resolves to ask him to run a coaching session for Peter. Liam also schedules a weekly catch up with Peter to discuss his tasks and any concerns.</w:t>
      </w:r>
    </w:p>
    <w:bookmarkEnd w:id="7"/>
    <w:p w14:paraId="1DA246DB" w14:textId="42BCAC19" w:rsidR="008C7950" w:rsidRPr="008C7950" w:rsidRDefault="00A04B22" w:rsidP="00A04B22">
      <w:pPr>
        <w:pStyle w:val="Heading2"/>
      </w:pPr>
      <w:r>
        <w:t>Illustrative example</w:t>
      </w:r>
      <w:r w:rsidR="00627169">
        <w:rPr>
          <w:rStyle w:val="normaltextrun"/>
          <w:rFonts w:cs="Calibri Light"/>
        </w:rPr>
        <w:t xml:space="preserve"> – </w:t>
      </w:r>
      <w:r>
        <w:t>Seek feedback</w:t>
      </w:r>
    </w:p>
    <w:p w14:paraId="42749932" w14:textId="77777777" w:rsidR="00093808" w:rsidRDefault="00093808" w:rsidP="00414666">
      <w:pPr>
        <w:rPr>
          <w:rStyle w:val="normaltextrun"/>
          <w:rFonts w:cs="Calibri Light"/>
        </w:rPr>
      </w:pPr>
      <w:bookmarkStart w:id="8" w:name="_Hlk113442020"/>
      <w:r>
        <w:rPr>
          <w:rStyle w:val="normaltextrun"/>
          <w:rFonts w:cs="Calibri Light"/>
        </w:rPr>
        <w:t>As a Frontline Leader of MPower108 it is important you seek feedback on your leadership from a range of stakeholders. This will help you become a better leader, create a culture of communication and identify any potential conflict before it becomes an issue.</w:t>
      </w:r>
    </w:p>
    <w:p w14:paraId="600AB0A5" w14:textId="7D453E2F" w:rsidR="00093808" w:rsidRDefault="00093808" w:rsidP="00414666">
      <w:pPr>
        <w:rPr>
          <w:rStyle w:val="normaltextrun"/>
          <w:rFonts w:cs="Calibri Light"/>
        </w:rPr>
      </w:pPr>
      <w:r>
        <w:rPr>
          <w:rStyle w:val="normaltextrun"/>
          <w:rFonts w:cs="Calibri Light"/>
        </w:rPr>
        <w:t xml:space="preserve">In preparation for your upcoming performance review, the centre manager wants you to seek feedback from team individuals and from your peers on your leadership style and management of workplace relationships. You will be required to evaluate the feedback and identify areas of improvement. </w:t>
      </w:r>
    </w:p>
    <w:p w14:paraId="3C28B99F" w14:textId="4BD05AA1" w:rsidR="00093808" w:rsidRDefault="00093808" w:rsidP="00414666">
      <w:pPr>
        <w:rPr>
          <w:rStyle w:val="normaltextrun"/>
          <w:rFonts w:cs="Calibri Light"/>
        </w:rPr>
      </w:pPr>
      <w:r>
        <w:rPr>
          <w:rStyle w:val="normaltextrun"/>
          <w:rFonts w:cs="Calibri Light"/>
        </w:rPr>
        <w:t>You will need to consider:</w:t>
      </w:r>
    </w:p>
    <w:p w14:paraId="0165E3A7" w14:textId="77777777" w:rsidR="00093808" w:rsidRDefault="00093808" w:rsidP="00C471F1">
      <w:pPr>
        <w:pStyle w:val="StandardBullets0"/>
        <w:rPr>
          <w:rStyle w:val="normaltextrun"/>
          <w:rFonts w:cs="Calibri Light"/>
        </w:rPr>
      </w:pPr>
      <w:r>
        <w:rPr>
          <w:rStyle w:val="normaltextrun"/>
          <w:rFonts w:cs="Calibri Light"/>
        </w:rPr>
        <w:t>the methods you will use to seek feedback from your employees and peers</w:t>
      </w:r>
    </w:p>
    <w:p w14:paraId="3CDB3DCF" w14:textId="77777777" w:rsidR="00093808" w:rsidRDefault="00093808" w:rsidP="00C471F1">
      <w:pPr>
        <w:pStyle w:val="StandardBullets0"/>
        <w:rPr>
          <w:rStyle w:val="normaltextrun"/>
          <w:rFonts w:cs="Calibri Light"/>
        </w:rPr>
      </w:pPr>
      <w:r>
        <w:rPr>
          <w:rStyle w:val="normaltextrun"/>
          <w:rFonts w:cs="Calibri Light"/>
        </w:rPr>
        <w:t>the questions you will ask to gain open and honest feedback</w:t>
      </w:r>
    </w:p>
    <w:p w14:paraId="41DEF442" w14:textId="627CA8C0" w:rsidR="00093808" w:rsidRDefault="00093808" w:rsidP="00C471F1">
      <w:pPr>
        <w:pStyle w:val="StandardBullets0"/>
        <w:rPr>
          <w:rStyle w:val="normaltextrun"/>
          <w:rFonts w:cs="Calibri Light"/>
        </w:rPr>
      </w:pPr>
      <w:r>
        <w:rPr>
          <w:rStyle w:val="normaltextrun"/>
          <w:rFonts w:cs="Calibri Light"/>
        </w:rPr>
        <w:t>how you will evaluate and assess improvements needed to become a better leader.</w:t>
      </w:r>
    </w:p>
    <w:bookmarkEnd w:id="8"/>
    <w:p w14:paraId="6362BD51" w14:textId="6BBB5558" w:rsidR="00E9066D" w:rsidRDefault="00E9066D" w:rsidP="00E9066D">
      <w:pPr>
        <w:pStyle w:val="Heading2"/>
        <w:rPr>
          <w:rStyle w:val="normaltextrun"/>
        </w:rPr>
      </w:pPr>
      <w:r w:rsidRPr="00E9066D">
        <w:rPr>
          <w:rStyle w:val="normaltextrun"/>
        </w:rPr>
        <w:t>Illustrative example</w:t>
      </w:r>
      <w:r w:rsidR="00627169">
        <w:rPr>
          <w:rStyle w:val="normaltextrun"/>
          <w:rFonts w:cs="Calibri Light"/>
        </w:rPr>
        <w:t xml:space="preserve"> – </w:t>
      </w:r>
      <w:r>
        <w:rPr>
          <w:rStyle w:val="normaltextrun"/>
        </w:rPr>
        <w:t>Collaborating with networks</w:t>
      </w:r>
    </w:p>
    <w:p w14:paraId="15157052" w14:textId="5055D769" w:rsidR="00E9066D" w:rsidRDefault="00E9066D" w:rsidP="00C471F1">
      <w:r>
        <w:t>Leo Black works for MPower108’s Brisbane centre as Senior Manager and Peter works for a similar organisation, in a similar position. It’s a competitive marketplace. Leo and Peter have been friends for many years and regularly attend the same network events.</w:t>
      </w:r>
    </w:p>
    <w:p w14:paraId="1CD2FDA2" w14:textId="0D808E82" w:rsidR="00E9066D" w:rsidRDefault="00E9066D" w:rsidP="00C471F1">
      <w:r>
        <w:lastRenderedPageBreak/>
        <w:t xml:space="preserve"> At a recent community services networking event, they agreed to work collaboratively to support a range of new clients that they had worked with previously. They discuss how it could work and have asked their Frontline Leaders to meet and make it happen.</w:t>
      </w:r>
    </w:p>
    <w:p w14:paraId="1FB3CC91" w14:textId="77777777" w:rsidR="00E9066D" w:rsidRDefault="00E9066D" w:rsidP="00C471F1">
      <w:r>
        <w:t>A few weeks later, Leo is preparing to meet up with Peter and follows up with his Frontline Leader, Liam Azure, on the progress so far. Liam tells Leo that Peter’s Frontline Leader was supposed to respond to him last week with some information so that they could progress, but has not heard from them. Leo asks whether it was followed up. The answer is no.</w:t>
      </w:r>
    </w:p>
    <w:p w14:paraId="6BAC6970" w14:textId="3F42D302" w:rsidR="00E9066D" w:rsidRDefault="00E9066D" w:rsidP="00C471F1">
      <w:r>
        <w:t xml:space="preserve">What would you do if you were </w:t>
      </w:r>
      <w:r w:rsidR="00C471F1">
        <w:t>Leo</w:t>
      </w:r>
      <w:r>
        <w:t>?</w:t>
      </w:r>
    </w:p>
    <w:p w14:paraId="13E36138" w14:textId="23405152" w:rsidR="00E9066D" w:rsidRDefault="005278BF" w:rsidP="005278BF">
      <w:pPr>
        <w:pStyle w:val="Heading2"/>
      </w:pPr>
      <w:r>
        <w:t>Illustrative example</w:t>
      </w:r>
      <w:r w:rsidR="00627169">
        <w:rPr>
          <w:rStyle w:val="normaltextrun"/>
          <w:rFonts w:cs="Calibri Light"/>
        </w:rPr>
        <w:t xml:space="preserve"> – </w:t>
      </w:r>
      <w:r>
        <w:t>Employee wellbeing</w:t>
      </w:r>
    </w:p>
    <w:p w14:paraId="277FAC73" w14:textId="77777777" w:rsidR="005278BF" w:rsidRDefault="005278BF" w:rsidP="005278BF">
      <w:r>
        <w:t>MPower108’s Human Resource department head, Tracey Gold, included the development of guidelines for addressing staff wellbeing in a recent operational plan. Employee surveys revealed the following impediments to employee welfare:</w:t>
      </w:r>
    </w:p>
    <w:p w14:paraId="68078494" w14:textId="290DCC8E" w:rsidR="005278BF" w:rsidRPr="00DD49E3" w:rsidRDefault="007D5222" w:rsidP="005278BF">
      <w:pPr>
        <w:pStyle w:val="StandardBullets0"/>
      </w:pPr>
      <w:r>
        <w:t>s</w:t>
      </w:r>
      <w:r w:rsidR="005278BF" w:rsidRPr="00DD49E3">
        <w:t>ense of isolation among DSWs who do not work in centres and lack of social support</w:t>
      </w:r>
    </w:p>
    <w:p w14:paraId="03760294" w14:textId="2653365A" w:rsidR="005278BF" w:rsidRPr="00DD49E3" w:rsidRDefault="007D5222" w:rsidP="005278BF">
      <w:pPr>
        <w:pStyle w:val="StandardBullets0"/>
      </w:pPr>
      <w:r>
        <w:t>h</w:t>
      </w:r>
      <w:r w:rsidR="005278BF" w:rsidRPr="00DD49E3">
        <w:t>ealthy diets are difficult to maintain, given the rising cost of fruit and vegetables</w:t>
      </w:r>
    </w:p>
    <w:p w14:paraId="614D8EF4" w14:textId="2720DD33" w:rsidR="005278BF" w:rsidRPr="00DD49E3" w:rsidRDefault="007D5222" w:rsidP="005278BF">
      <w:pPr>
        <w:pStyle w:val="StandardBullets0"/>
      </w:pPr>
      <w:r>
        <w:t>l</w:t>
      </w:r>
      <w:r w:rsidR="005278BF" w:rsidRPr="00DD49E3">
        <w:t>ack of roster flexibility, impeding on employees’ work-life balance</w:t>
      </w:r>
    </w:p>
    <w:p w14:paraId="77720067" w14:textId="4E3850A1" w:rsidR="005278BF" w:rsidRPr="00DD49E3" w:rsidRDefault="007D5222" w:rsidP="005278BF">
      <w:pPr>
        <w:pStyle w:val="StandardBullets0"/>
      </w:pPr>
      <w:r>
        <w:t>l</w:t>
      </w:r>
      <w:r w:rsidR="005278BF" w:rsidRPr="00DD49E3">
        <w:t>imited outlets for sharing concerns and the fear of being labelled a “w</w:t>
      </w:r>
      <w:r w:rsidR="00627169">
        <w:t>h</w:t>
      </w:r>
      <w:r w:rsidR="005278BF" w:rsidRPr="00DD49E3">
        <w:t>in</w:t>
      </w:r>
      <w:r w:rsidR="00627169">
        <w:t>g</w:t>
      </w:r>
      <w:r w:rsidR="005278BF" w:rsidRPr="00DD49E3">
        <w:t>er” if they do</w:t>
      </w:r>
      <w:r>
        <w:t>.</w:t>
      </w:r>
      <w:r w:rsidR="005278BF" w:rsidRPr="00DD49E3">
        <w:t xml:space="preserve"> </w:t>
      </w:r>
    </w:p>
    <w:p w14:paraId="6B86607C" w14:textId="77777777" w:rsidR="005278BF" w:rsidRDefault="005278BF" w:rsidP="005278BF">
      <w:r>
        <w:t>Tracey commits to researching how to address these impediments and develops practical guidelines with suggestions to take to the next leadership meeting.</w:t>
      </w:r>
    </w:p>
    <w:p w14:paraId="4B2A0E9E" w14:textId="77777777" w:rsidR="005278BF" w:rsidRPr="005278BF" w:rsidRDefault="005278BF" w:rsidP="005278BF"/>
    <w:p w14:paraId="214D66EA" w14:textId="77777777" w:rsidR="00093808" w:rsidRDefault="00093808" w:rsidP="00093808">
      <w:pPr>
        <w:pStyle w:val="paragraph"/>
        <w:spacing w:before="0" w:beforeAutospacing="0" w:after="0" w:afterAutospacing="0"/>
        <w:jc w:val="both"/>
        <w:textAlignment w:val="baseline"/>
        <w:rPr>
          <w:rStyle w:val="normaltextrun"/>
          <w:rFonts w:ascii="Calibri Light" w:hAnsi="Calibri Light" w:cs="Calibri Light"/>
          <w:sz w:val="22"/>
          <w:szCs w:val="22"/>
        </w:rPr>
      </w:pPr>
    </w:p>
    <w:sectPr w:rsidR="00093808" w:rsidSect="00AC7B70">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70A" w14:textId="77777777" w:rsidR="00B3014C" w:rsidRDefault="00B3014C" w:rsidP="00F1359C">
      <w:pPr>
        <w:spacing w:before="0" w:after="0" w:line="240" w:lineRule="auto"/>
      </w:pPr>
      <w:r>
        <w:separator/>
      </w:r>
    </w:p>
  </w:endnote>
  <w:endnote w:type="continuationSeparator" w:id="0">
    <w:p w14:paraId="7D02F435" w14:textId="77777777" w:rsidR="00B3014C" w:rsidRDefault="00B3014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641C5F"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A33F" w14:textId="77777777" w:rsidR="00B3014C" w:rsidRDefault="00B3014C" w:rsidP="00F1359C">
      <w:pPr>
        <w:spacing w:before="0" w:after="0" w:line="240" w:lineRule="auto"/>
      </w:pPr>
      <w:r>
        <w:separator/>
      </w:r>
    </w:p>
  </w:footnote>
  <w:footnote w:type="continuationSeparator" w:id="0">
    <w:p w14:paraId="726C6D5D" w14:textId="77777777" w:rsidR="00B3014C" w:rsidRDefault="00B3014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7C0F66"/>
    <w:multiLevelType w:val="hybridMultilevel"/>
    <w:tmpl w:val="F4BA09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8D2C1E"/>
    <w:multiLevelType w:val="hybridMultilevel"/>
    <w:tmpl w:val="68FE39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356F21AD"/>
    <w:multiLevelType w:val="hybridMultilevel"/>
    <w:tmpl w:val="A95CDF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68954B9"/>
    <w:multiLevelType w:val="hybridMultilevel"/>
    <w:tmpl w:val="F2E27E9A"/>
    <w:lvl w:ilvl="0" w:tplc="37E22126">
      <w:start w:val="1"/>
      <w:numFmt w:val="bullet"/>
      <w:lvlText w:val="·"/>
      <w:lvlJc w:val="left"/>
      <w:pPr>
        <w:ind w:left="720" w:hanging="360"/>
      </w:pPr>
      <w:rPr>
        <w:rFonts w:ascii="Symbol" w:hAnsi="Symbol" w:hint="default"/>
      </w:rPr>
    </w:lvl>
    <w:lvl w:ilvl="1" w:tplc="39FCD224">
      <w:start w:val="1"/>
      <w:numFmt w:val="bullet"/>
      <w:lvlText w:val="o"/>
      <w:lvlJc w:val="left"/>
      <w:pPr>
        <w:ind w:left="1440" w:hanging="360"/>
      </w:pPr>
      <w:rPr>
        <w:rFonts w:ascii="Courier New" w:hAnsi="Courier New" w:hint="default"/>
      </w:rPr>
    </w:lvl>
    <w:lvl w:ilvl="2" w:tplc="4330DF3E">
      <w:start w:val="1"/>
      <w:numFmt w:val="bullet"/>
      <w:lvlText w:val=""/>
      <w:lvlJc w:val="left"/>
      <w:pPr>
        <w:ind w:left="2160" w:hanging="360"/>
      </w:pPr>
      <w:rPr>
        <w:rFonts w:ascii="Wingdings" w:hAnsi="Wingdings" w:hint="default"/>
      </w:rPr>
    </w:lvl>
    <w:lvl w:ilvl="3" w:tplc="E1A2A206">
      <w:start w:val="1"/>
      <w:numFmt w:val="bullet"/>
      <w:lvlText w:val=""/>
      <w:lvlJc w:val="left"/>
      <w:pPr>
        <w:ind w:left="2880" w:hanging="360"/>
      </w:pPr>
      <w:rPr>
        <w:rFonts w:ascii="Symbol" w:hAnsi="Symbol" w:hint="default"/>
      </w:rPr>
    </w:lvl>
    <w:lvl w:ilvl="4" w:tplc="5F68898A">
      <w:start w:val="1"/>
      <w:numFmt w:val="bullet"/>
      <w:lvlText w:val="o"/>
      <w:lvlJc w:val="left"/>
      <w:pPr>
        <w:ind w:left="3600" w:hanging="360"/>
      </w:pPr>
      <w:rPr>
        <w:rFonts w:ascii="Courier New" w:hAnsi="Courier New" w:hint="default"/>
      </w:rPr>
    </w:lvl>
    <w:lvl w:ilvl="5" w:tplc="0CFEB352">
      <w:start w:val="1"/>
      <w:numFmt w:val="bullet"/>
      <w:lvlText w:val=""/>
      <w:lvlJc w:val="left"/>
      <w:pPr>
        <w:ind w:left="4320" w:hanging="360"/>
      </w:pPr>
      <w:rPr>
        <w:rFonts w:ascii="Wingdings" w:hAnsi="Wingdings" w:hint="default"/>
      </w:rPr>
    </w:lvl>
    <w:lvl w:ilvl="6" w:tplc="C03AF4F8">
      <w:start w:val="1"/>
      <w:numFmt w:val="bullet"/>
      <w:lvlText w:val=""/>
      <w:lvlJc w:val="left"/>
      <w:pPr>
        <w:ind w:left="5040" w:hanging="360"/>
      </w:pPr>
      <w:rPr>
        <w:rFonts w:ascii="Symbol" w:hAnsi="Symbol" w:hint="default"/>
      </w:rPr>
    </w:lvl>
    <w:lvl w:ilvl="7" w:tplc="66A08FB6">
      <w:start w:val="1"/>
      <w:numFmt w:val="bullet"/>
      <w:lvlText w:val="o"/>
      <w:lvlJc w:val="left"/>
      <w:pPr>
        <w:ind w:left="5760" w:hanging="360"/>
      </w:pPr>
      <w:rPr>
        <w:rFonts w:ascii="Courier New" w:hAnsi="Courier New" w:hint="default"/>
      </w:rPr>
    </w:lvl>
    <w:lvl w:ilvl="8" w:tplc="CC6E2520">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53F0E53"/>
    <w:multiLevelType w:val="hybridMultilevel"/>
    <w:tmpl w:val="53D0E0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D507633"/>
    <w:multiLevelType w:val="hybridMultilevel"/>
    <w:tmpl w:val="AB1268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3" w15:restartNumberingAfterBreak="0">
    <w:nsid w:val="73CA64E1"/>
    <w:multiLevelType w:val="hybridMultilevel"/>
    <w:tmpl w:val="AC2469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0"/>
  </w:num>
  <w:num w:numId="4">
    <w:abstractNumId w:val="11"/>
  </w:num>
  <w:num w:numId="5">
    <w:abstractNumId w:val="18"/>
  </w:num>
  <w:num w:numId="6">
    <w:abstractNumId w:val="13"/>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5"/>
  </w:num>
  <w:num w:numId="10">
    <w:abstractNumId w:val="4"/>
  </w:num>
  <w:num w:numId="11">
    <w:abstractNumId w:val="20"/>
  </w:num>
  <w:num w:numId="12">
    <w:abstractNumId w:val="14"/>
  </w:num>
  <w:num w:numId="13">
    <w:abstractNumId w:val="12"/>
  </w:num>
  <w:num w:numId="14">
    <w:abstractNumId w:val="19"/>
  </w:num>
  <w:num w:numId="15">
    <w:abstractNumId w:val="7"/>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9"/>
  </w:num>
  <w:num w:numId="20">
    <w:abstractNumId w:val="6"/>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21">
    <w:abstractNumId w:val="23"/>
  </w:num>
  <w:num w:numId="22">
    <w:abstractNumId w:val="8"/>
  </w:num>
  <w:num w:numId="23">
    <w:abstractNumId w:val="21"/>
  </w:num>
  <w:num w:numId="24">
    <w:abstractNumId w:val="5"/>
  </w:num>
  <w:num w:numId="25">
    <w:abstractNumId w:val="16"/>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3808"/>
    <w:rsid w:val="000947AF"/>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3665C"/>
    <w:rsid w:val="00151BA1"/>
    <w:rsid w:val="0015292A"/>
    <w:rsid w:val="00154423"/>
    <w:rsid w:val="0016340A"/>
    <w:rsid w:val="001666AE"/>
    <w:rsid w:val="00166ECF"/>
    <w:rsid w:val="001723D9"/>
    <w:rsid w:val="00174A71"/>
    <w:rsid w:val="00181F9D"/>
    <w:rsid w:val="00186778"/>
    <w:rsid w:val="001871A8"/>
    <w:rsid w:val="00194604"/>
    <w:rsid w:val="00196118"/>
    <w:rsid w:val="00196373"/>
    <w:rsid w:val="001A0287"/>
    <w:rsid w:val="001A64C3"/>
    <w:rsid w:val="001A7567"/>
    <w:rsid w:val="001B43E4"/>
    <w:rsid w:val="001C3D77"/>
    <w:rsid w:val="001D1EBA"/>
    <w:rsid w:val="001D22CD"/>
    <w:rsid w:val="001E1336"/>
    <w:rsid w:val="001E5ADA"/>
    <w:rsid w:val="00202196"/>
    <w:rsid w:val="002064C8"/>
    <w:rsid w:val="002300A8"/>
    <w:rsid w:val="00232F16"/>
    <w:rsid w:val="00234AC2"/>
    <w:rsid w:val="00236AC6"/>
    <w:rsid w:val="002456D1"/>
    <w:rsid w:val="002458AA"/>
    <w:rsid w:val="00245E47"/>
    <w:rsid w:val="002636A8"/>
    <w:rsid w:val="00266BDA"/>
    <w:rsid w:val="002760A1"/>
    <w:rsid w:val="002A0D28"/>
    <w:rsid w:val="002A5233"/>
    <w:rsid w:val="002A7D22"/>
    <w:rsid w:val="002B4315"/>
    <w:rsid w:val="002B795B"/>
    <w:rsid w:val="002C07F5"/>
    <w:rsid w:val="002C4863"/>
    <w:rsid w:val="002D3549"/>
    <w:rsid w:val="002E78D7"/>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1466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E1B80"/>
    <w:rsid w:val="004F2F65"/>
    <w:rsid w:val="004F4884"/>
    <w:rsid w:val="004F795E"/>
    <w:rsid w:val="00501997"/>
    <w:rsid w:val="00510BBC"/>
    <w:rsid w:val="00522D54"/>
    <w:rsid w:val="005278BF"/>
    <w:rsid w:val="005316D9"/>
    <w:rsid w:val="00533B81"/>
    <w:rsid w:val="0053549A"/>
    <w:rsid w:val="005447BD"/>
    <w:rsid w:val="0055236C"/>
    <w:rsid w:val="00553FFF"/>
    <w:rsid w:val="00563796"/>
    <w:rsid w:val="00567AF2"/>
    <w:rsid w:val="00581D95"/>
    <w:rsid w:val="00584894"/>
    <w:rsid w:val="00586152"/>
    <w:rsid w:val="005865A7"/>
    <w:rsid w:val="00596E23"/>
    <w:rsid w:val="00597838"/>
    <w:rsid w:val="005B06AA"/>
    <w:rsid w:val="005C60AB"/>
    <w:rsid w:val="005E0AFB"/>
    <w:rsid w:val="005E35FA"/>
    <w:rsid w:val="005E6C19"/>
    <w:rsid w:val="005F6F43"/>
    <w:rsid w:val="005F7397"/>
    <w:rsid w:val="00604F82"/>
    <w:rsid w:val="0061097B"/>
    <w:rsid w:val="00610B98"/>
    <w:rsid w:val="00611AA7"/>
    <w:rsid w:val="00615C43"/>
    <w:rsid w:val="00627025"/>
    <w:rsid w:val="00627169"/>
    <w:rsid w:val="00636463"/>
    <w:rsid w:val="00636C12"/>
    <w:rsid w:val="006434F1"/>
    <w:rsid w:val="00657A57"/>
    <w:rsid w:val="00664E2A"/>
    <w:rsid w:val="00673EED"/>
    <w:rsid w:val="00693C65"/>
    <w:rsid w:val="0069523E"/>
    <w:rsid w:val="00696EEE"/>
    <w:rsid w:val="006A1CF9"/>
    <w:rsid w:val="006A4736"/>
    <w:rsid w:val="006A6E62"/>
    <w:rsid w:val="006A7C3E"/>
    <w:rsid w:val="006B55A6"/>
    <w:rsid w:val="006B7277"/>
    <w:rsid w:val="006C1496"/>
    <w:rsid w:val="006C2DA3"/>
    <w:rsid w:val="006C711A"/>
    <w:rsid w:val="006C7465"/>
    <w:rsid w:val="006D0391"/>
    <w:rsid w:val="006D1CC5"/>
    <w:rsid w:val="006D293E"/>
    <w:rsid w:val="006D63A9"/>
    <w:rsid w:val="006E0B50"/>
    <w:rsid w:val="006E2CD6"/>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D5222"/>
    <w:rsid w:val="007E4A71"/>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C7950"/>
    <w:rsid w:val="008D46CA"/>
    <w:rsid w:val="008D6AD5"/>
    <w:rsid w:val="008F3D22"/>
    <w:rsid w:val="008F5272"/>
    <w:rsid w:val="008F6A5F"/>
    <w:rsid w:val="00906D83"/>
    <w:rsid w:val="00917056"/>
    <w:rsid w:val="0092255F"/>
    <w:rsid w:val="009333D9"/>
    <w:rsid w:val="00935B88"/>
    <w:rsid w:val="00942380"/>
    <w:rsid w:val="00944235"/>
    <w:rsid w:val="00947D01"/>
    <w:rsid w:val="00963A2A"/>
    <w:rsid w:val="00977FE7"/>
    <w:rsid w:val="009877FF"/>
    <w:rsid w:val="0099279B"/>
    <w:rsid w:val="009948ED"/>
    <w:rsid w:val="009A3E64"/>
    <w:rsid w:val="009A7D5E"/>
    <w:rsid w:val="009B3032"/>
    <w:rsid w:val="009E1E04"/>
    <w:rsid w:val="009E501E"/>
    <w:rsid w:val="009F29E6"/>
    <w:rsid w:val="00A03156"/>
    <w:rsid w:val="00A04B22"/>
    <w:rsid w:val="00A220EE"/>
    <w:rsid w:val="00A236A1"/>
    <w:rsid w:val="00A30062"/>
    <w:rsid w:val="00A45360"/>
    <w:rsid w:val="00A51E59"/>
    <w:rsid w:val="00A65DC4"/>
    <w:rsid w:val="00A774CF"/>
    <w:rsid w:val="00A949D0"/>
    <w:rsid w:val="00AA02FB"/>
    <w:rsid w:val="00AA7862"/>
    <w:rsid w:val="00AB52B6"/>
    <w:rsid w:val="00AC3D36"/>
    <w:rsid w:val="00AC3ED5"/>
    <w:rsid w:val="00AC7B70"/>
    <w:rsid w:val="00AD40E9"/>
    <w:rsid w:val="00AD4787"/>
    <w:rsid w:val="00AE3A52"/>
    <w:rsid w:val="00AE4941"/>
    <w:rsid w:val="00AE5B9B"/>
    <w:rsid w:val="00B01B91"/>
    <w:rsid w:val="00B02416"/>
    <w:rsid w:val="00B02DF9"/>
    <w:rsid w:val="00B15AFF"/>
    <w:rsid w:val="00B21AA4"/>
    <w:rsid w:val="00B223A6"/>
    <w:rsid w:val="00B3014C"/>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868"/>
    <w:rsid w:val="00C2690E"/>
    <w:rsid w:val="00C3046F"/>
    <w:rsid w:val="00C410CE"/>
    <w:rsid w:val="00C44801"/>
    <w:rsid w:val="00C471F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ED2"/>
    <w:rsid w:val="00CC0EF1"/>
    <w:rsid w:val="00CC6398"/>
    <w:rsid w:val="00CD1413"/>
    <w:rsid w:val="00CD5FE7"/>
    <w:rsid w:val="00CD6525"/>
    <w:rsid w:val="00CD7E47"/>
    <w:rsid w:val="00CF09D9"/>
    <w:rsid w:val="00CF491F"/>
    <w:rsid w:val="00D06D57"/>
    <w:rsid w:val="00D156C0"/>
    <w:rsid w:val="00D305E9"/>
    <w:rsid w:val="00D447D6"/>
    <w:rsid w:val="00D44838"/>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9066D"/>
    <w:rsid w:val="00E917EC"/>
    <w:rsid w:val="00EA2BE6"/>
    <w:rsid w:val="00EA5817"/>
    <w:rsid w:val="00EC3E44"/>
    <w:rsid w:val="00EC7AE1"/>
    <w:rsid w:val="00ED377D"/>
    <w:rsid w:val="00ED3FDA"/>
    <w:rsid w:val="00EE6225"/>
    <w:rsid w:val="00EF11FF"/>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4540"/>
    <w:rsid w:val="00FB7839"/>
    <w:rsid w:val="00FC2A3A"/>
    <w:rsid w:val="00FC484C"/>
    <w:rsid w:val="00FD0CE9"/>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8"/>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8"/>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TableListParagraphChar">
    <w:name w:val="Table List Paragraph Char"/>
    <w:basedOn w:val="DefaultParagraphFont"/>
    <w:link w:val="TableListParagraph"/>
    <w:uiPriority w:val="12"/>
    <w:rsid w:val="00236AC6"/>
    <w:rPr>
      <w:rFonts w:ascii="Calibri Light" w:hAnsi="Calibri Light"/>
      <w:color w:val="000000" w:themeColor="text1"/>
      <w:sz w:val="18"/>
      <w:szCs w:val="20"/>
    </w:rPr>
  </w:style>
  <w:style w:type="table" w:customStyle="1" w:styleId="FedUTableGrid1">
    <w:name w:val="FedU Table Grid1"/>
    <w:basedOn w:val="TableNormal"/>
    <w:next w:val="TableGrid"/>
    <w:uiPriority w:val="59"/>
    <w:rsid w:val="00236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9380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093808"/>
  </w:style>
  <w:style w:type="character" w:customStyle="1" w:styleId="eop">
    <w:name w:val="eop"/>
    <w:basedOn w:val="DefaultParagraphFont"/>
    <w:rsid w:val="00693C65"/>
  </w:style>
  <w:style w:type="table" w:styleId="PlainTable1">
    <w:name w:val="Plain Table 1"/>
    <w:basedOn w:val="TableNormal"/>
    <w:uiPriority w:val="41"/>
    <w:rsid w:val="00693C65"/>
    <w:pPr>
      <w:spacing w:after="0" w:line="240" w:lineRule="auto"/>
    </w:pPr>
    <w:tblPr>
      <w:tblStyleRowBandSize w:val="1"/>
      <w:tblStyleColBandSize w:val="1"/>
      <w:tblBorders>
        <w:top w:val="single" w:sz="4" w:space="0" w:color="8E9FD6" w:themeColor="background1" w:themeShade="BF"/>
        <w:left w:val="single" w:sz="4" w:space="0" w:color="8E9FD6" w:themeColor="background1" w:themeShade="BF"/>
        <w:bottom w:val="single" w:sz="4" w:space="0" w:color="8E9FD6" w:themeColor="background1" w:themeShade="BF"/>
        <w:right w:val="single" w:sz="4" w:space="0" w:color="8E9FD6" w:themeColor="background1" w:themeShade="BF"/>
        <w:insideH w:val="single" w:sz="4" w:space="0" w:color="8E9FD6" w:themeColor="background1" w:themeShade="BF"/>
        <w:insideV w:val="single" w:sz="4" w:space="0" w:color="8E9FD6" w:themeColor="background1" w:themeShade="BF"/>
      </w:tblBorders>
    </w:tblPr>
    <w:tblStylePr w:type="firstRow">
      <w:rPr>
        <w:b/>
        <w:bCs/>
      </w:rPr>
    </w:tblStylePr>
    <w:tblStylePr w:type="lastRow">
      <w:rPr>
        <w:b/>
        <w:bCs/>
      </w:rPr>
      <w:tblPr/>
      <w:tcPr>
        <w:tcBorders>
          <w:top w:val="double" w:sz="4" w:space="0" w:color="8E9FD6" w:themeColor="background1" w:themeShade="BF"/>
        </w:tcBorders>
      </w:tcPr>
    </w:tblStylePr>
    <w:tblStylePr w:type="firstCol">
      <w:rPr>
        <w:b/>
        <w:bCs/>
      </w:rPr>
    </w:tblStylePr>
    <w:tblStylePr w:type="lastCol">
      <w:rPr>
        <w:b/>
        <w:bCs/>
      </w:rPr>
    </w:tblStylePr>
    <w:tblStylePr w:type="band1Vert">
      <w:tblPr/>
      <w:tcPr>
        <w:shd w:val="clear" w:color="auto" w:fill="D4DAEF" w:themeFill="background1" w:themeFillShade="F2"/>
      </w:tcPr>
    </w:tblStylePr>
    <w:tblStylePr w:type="band1Horz">
      <w:tblPr/>
      <w:tcPr>
        <w:shd w:val="clear" w:color="auto" w:fill="D4DAEF" w:themeFill="background1" w:themeFillShade="F2"/>
      </w:tcPr>
    </w:tblStylePr>
  </w:style>
  <w:style w:type="paragraph" w:customStyle="1" w:styleId="Default">
    <w:name w:val="Default"/>
    <w:rsid w:val="00AC7B7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C7B7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2043819358">
      <w:bodyDiv w:val="1"/>
      <w:marLeft w:val="0"/>
      <w:marRight w:val="0"/>
      <w:marTop w:val="0"/>
      <w:marBottom w:val="0"/>
      <w:divBdr>
        <w:top w:val="none" w:sz="0" w:space="0" w:color="auto"/>
        <w:left w:val="none" w:sz="0" w:space="0" w:color="auto"/>
        <w:bottom w:val="none" w:sz="0" w:space="0" w:color="auto"/>
        <w:right w:val="none" w:sz="0" w:space="0" w:color="auto"/>
      </w:divBdr>
    </w:div>
    <w:div w:id="212044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7F2B-B7B3-48ED-92E7-3893935EE25B}">
  <ds:schemaRefs>
    <ds:schemaRef ds:uri="23712732-1a11-42b5-ab16-3cafd502a338"/>
    <ds:schemaRef ds:uri="http://purl.org/dc/dcmitype/"/>
    <ds:schemaRef ds:uri="http://schemas.microsoft.com/office/2006/metadata/properties"/>
    <ds:schemaRef ds:uri="http://schemas.openxmlformats.org/package/2006/metadata/core-properties"/>
    <ds:schemaRef ds:uri="8d123187-21fe-47d9-bb38-a24fa2382a13"/>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5FD28546-D825-4ED9-B03A-D6DE8EC0837C}"/>
</file>

<file path=customXml/itemProps3.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4.xml><?xml version="1.0" encoding="utf-8"?>
<ds:datastoreItem xmlns:ds="http://schemas.openxmlformats.org/officeDocument/2006/customXml" ds:itemID="{288C3429-E3E7-4F09-82B4-B18924445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266</TotalTime>
  <Pages>14</Pages>
  <Words>5511</Words>
  <Characters>31417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11</cp:revision>
  <dcterms:created xsi:type="dcterms:W3CDTF">2022-07-14T06:56:00Z</dcterms:created>
  <dcterms:modified xsi:type="dcterms:W3CDTF">2023-07-05T05:57:00Z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